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182DA" w14:textId="77777777" w:rsidR="00CA52C8" w:rsidRPr="00CA52C8" w:rsidRDefault="00CA52C8">
      <w:pPr>
        <w:rPr>
          <w:rFonts w:ascii="Arial" w:hAnsi="Arial" w:cs="Arial"/>
          <w:b/>
          <w:bCs/>
          <w:sz w:val="24"/>
          <w:szCs w:val="24"/>
        </w:rPr>
      </w:pPr>
      <w:r w:rsidRPr="00CA52C8">
        <w:rPr>
          <w:rFonts w:ascii="Arial" w:hAnsi="Arial" w:cs="Arial"/>
          <w:b/>
          <w:bCs/>
          <w:sz w:val="24"/>
          <w:szCs w:val="24"/>
        </w:rPr>
        <w:t>HIP Front Cover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841"/>
        <w:gridCol w:w="913"/>
        <w:gridCol w:w="1213"/>
        <w:gridCol w:w="505"/>
        <w:gridCol w:w="606"/>
        <w:gridCol w:w="77"/>
        <w:gridCol w:w="1994"/>
        <w:gridCol w:w="1738"/>
        <w:gridCol w:w="626"/>
        <w:gridCol w:w="1408"/>
        <w:gridCol w:w="4596"/>
      </w:tblGrid>
      <w:tr w:rsidR="009975DC" w:rsidRPr="00CA52C8" w14:paraId="49AA3A01" w14:textId="77777777" w:rsidTr="00C46523">
        <w:tc>
          <w:tcPr>
            <w:tcW w:w="1097" w:type="dxa"/>
            <w:shd w:val="clear" w:color="auto" w:fill="E7E6E6" w:themeFill="background2"/>
          </w:tcPr>
          <w:p w14:paraId="0BD585A5" w14:textId="77777777" w:rsidR="009975DC" w:rsidRPr="00CA52C8" w:rsidRDefault="009975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HIP Version </w:t>
            </w:r>
          </w:p>
        </w:tc>
        <w:tc>
          <w:tcPr>
            <w:tcW w:w="1809" w:type="dxa"/>
            <w:gridSpan w:val="2"/>
            <w:shd w:val="clear" w:color="auto" w:fill="E7E6E6" w:themeFill="background2"/>
          </w:tcPr>
          <w:p w14:paraId="1974B102" w14:textId="77777777" w:rsidR="009975DC" w:rsidRPr="00CA52C8" w:rsidRDefault="009975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Submitted by (Name)</w:t>
            </w:r>
          </w:p>
        </w:tc>
        <w:tc>
          <w:tcPr>
            <w:tcW w:w="1860" w:type="dxa"/>
            <w:gridSpan w:val="2"/>
            <w:shd w:val="clear" w:color="auto" w:fill="E7E6E6" w:themeFill="background2"/>
          </w:tcPr>
          <w:p w14:paraId="2CB757B2" w14:textId="77777777" w:rsidR="009975DC" w:rsidRPr="00CA52C8" w:rsidRDefault="009975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HIP Date</w:t>
            </w:r>
          </w:p>
        </w:tc>
        <w:tc>
          <w:tcPr>
            <w:tcW w:w="4698" w:type="dxa"/>
            <w:gridSpan w:val="4"/>
            <w:shd w:val="clear" w:color="auto" w:fill="E7E6E6" w:themeFill="background2"/>
          </w:tcPr>
          <w:p w14:paraId="10AC0376" w14:textId="77777777" w:rsidR="009975DC" w:rsidRPr="00CA52C8" w:rsidRDefault="009975D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Record Of Meeting Dates with KCC Virtual or Face to Face</w:t>
            </w:r>
          </w:p>
        </w:tc>
        <w:tc>
          <w:tcPr>
            <w:tcW w:w="6150" w:type="dxa"/>
            <w:gridSpan w:val="3"/>
            <w:shd w:val="clear" w:color="auto" w:fill="E7E6E6" w:themeFill="background2"/>
          </w:tcPr>
          <w:p w14:paraId="48C4C99C" w14:textId="6057E075" w:rsidR="009975DC" w:rsidRDefault="003354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County Member</w:t>
            </w:r>
          </w:p>
          <w:p w14:paraId="320D7765" w14:textId="58B23C6B" w:rsidR="00347592" w:rsidRPr="00347592" w:rsidRDefault="00347592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9975DC" w:rsidRPr="00CA52C8" w14:paraId="6488A2D2" w14:textId="77777777" w:rsidTr="00C46523">
        <w:tc>
          <w:tcPr>
            <w:tcW w:w="1097" w:type="dxa"/>
          </w:tcPr>
          <w:p w14:paraId="3F07DEB5" w14:textId="778703BD" w:rsidR="006458D3" w:rsidRPr="00CA52C8" w:rsidRDefault="004136E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  <w:p w14:paraId="2505350D" w14:textId="77777777" w:rsidR="00E4008B" w:rsidRPr="00CA52C8" w:rsidRDefault="00E4008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9" w:type="dxa"/>
            <w:gridSpan w:val="2"/>
          </w:tcPr>
          <w:p w14:paraId="53D0E7F2" w14:textId="35790C05" w:rsidR="009975DC" w:rsidRPr="00CA52C8" w:rsidRDefault="004136E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Tony McCord</w:t>
            </w:r>
          </w:p>
        </w:tc>
        <w:tc>
          <w:tcPr>
            <w:tcW w:w="1860" w:type="dxa"/>
            <w:gridSpan w:val="2"/>
          </w:tcPr>
          <w:p w14:paraId="105F1FE9" w14:textId="4C5A440A" w:rsidR="009975DC" w:rsidRPr="00CA52C8" w:rsidRDefault="009975DC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98" w:type="dxa"/>
            <w:gridSpan w:val="4"/>
          </w:tcPr>
          <w:p w14:paraId="250EFE07" w14:textId="78B914AA" w:rsidR="006458D3" w:rsidRPr="00CA52C8" w:rsidRDefault="006458D3" w:rsidP="005430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150" w:type="dxa"/>
            <w:gridSpan w:val="3"/>
          </w:tcPr>
          <w:p w14:paraId="27618DC6" w14:textId="342569BF" w:rsidR="00E4008B" w:rsidRPr="00CA52C8" w:rsidRDefault="004136E5" w:rsidP="003354F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Cllr Mike Sole</w:t>
            </w:r>
          </w:p>
        </w:tc>
      </w:tr>
      <w:tr w:rsidR="003354FA" w:rsidRPr="00CA52C8" w14:paraId="1D2FC02E" w14:textId="77777777" w:rsidTr="00C46523">
        <w:trPr>
          <w:trHeight w:val="555"/>
        </w:trPr>
        <w:tc>
          <w:tcPr>
            <w:tcW w:w="9464" w:type="dxa"/>
            <w:gridSpan w:val="9"/>
            <w:shd w:val="clear" w:color="auto" w:fill="E7E6E6" w:themeFill="background2"/>
          </w:tcPr>
          <w:p w14:paraId="3E5DA7C5" w14:textId="77777777" w:rsidR="003354FA" w:rsidRDefault="003354FA" w:rsidP="0054300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Please list below the funding </w:t>
            </w:r>
            <w:r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pportunities/Sources for HIP 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CA52C8">
              <w:rPr>
                <w:rFonts w:ascii="Arial" w:hAnsi="Arial" w:cs="Arial"/>
                <w:b/>
                <w:sz w:val="24"/>
                <w:szCs w:val="24"/>
              </w:rPr>
              <w:t>nitiatives/Measures</w:t>
            </w:r>
          </w:p>
          <w:p w14:paraId="77209874" w14:textId="77777777" w:rsidR="00111BDD" w:rsidRDefault="00111BDD" w:rsidP="005430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1E261C1" w14:textId="35C85534" w:rsidR="00111BDD" w:rsidRPr="00CA52C8" w:rsidRDefault="00111BDD" w:rsidP="0054300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CCC Capital Grant; Increase in Parish Precept</w:t>
            </w:r>
          </w:p>
        </w:tc>
        <w:tc>
          <w:tcPr>
            <w:tcW w:w="6150" w:type="dxa"/>
            <w:gridSpan w:val="3"/>
          </w:tcPr>
          <w:p w14:paraId="14CD25CC" w14:textId="123E4454" w:rsidR="003354FA" w:rsidRPr="009A7418" w:rsidRDefault="003354FA">
            <w:pPr>
              <w:rPr>
                <w:rFonts w:ascii="Arial" w:hAnsi="Arial" w:cs="Arial"/>
                <w:b/>
                <w:color w:val="D9D9D9" w:themeColor="background1" w:themeShade="D9"/>
                <w:sz w:val="24"/>
                <w:szCs w:val="24"/>
              </w:rPr>
            </w:pPr>
          </w:p>
        </w:tc>
      </w:tr>
      <w:tr w:rsidR="00640AA5" w:rsidRPr="00CA52C8" w14:paraId="759FF97B" w14:textId="77777777" w:rsidTr="00C46523">
        <w:tc>
          <w:tcPr>
            <w:tcW w:w="4219" w:type="dxa"/>
            <w:gridSpan w:val="4"/>
            <w:shd w:val="clear" w:color="auto" w:fill="E7E6E6" w:themeFill="background2"/>
          </w:tcPr>
          <w:p w14:paraId="007E7C3E" w14:textId="77777777" w:rsidR="009A7418" w:rsidRPr="00347592" w:rsidRDefault="009A741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B6C7D55" w14:textId="2841D469" w:rsidR="00FE0453" w:rsidRPr="00CA52C8" w:rsidRDefault="00FE04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Are you an</w:t>
            </w:r>
            <w:r w:rsidR="00E4008B" w:rsidRPr="00CA52C8">
              <w:rPr>
                <w:rFonts w:ascii="Arial" w:hAnsi="Arial" w:cs="Arial"/>
                <w:b/>
                <w:sz w:val="24"/>
                <w:szCs w:val="24"/>
              </w:rPr>
              <w:t xml:space="preserve"> a</w:t>
            </w:r>
            <w:r w:rsidRPr="00CA52C8">
              <w:rPr>
                <w:rFonts w:ascii="Arial" w:hAnsi="Arial" w:cs="Arial"/>
                <w:b/>
                <w:sz w:val="24"/>
                <w:szCs w:val="24"/>
              </w:rPr>
              <w:t>ctive member of the Speed Watch Scheme</w:t>
            </w:r>
            <w:r w:rsidR="00E4008B" w:rsidRPr="00CA52C8">
              <w:rPr>
                <w:rFonts w:ascii="Arial" w:hAnsi="Arial" w:cs="Arial"/>
                <w:b/>
                <w:sz w:val="24"/>
                <w:szCs w:val="24"/>
              </w:rPr>
              <w:t>?</w:t>
            </w: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3"/>
          </w:tcPr>
          <w:p w14:paraId="4C1101D1" w14:textId="77777777" w:rsidR="00FE0453" w:rsidRPr="00CA52C8" w:rsidRDefault="00FE045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37F83E5" w14:textId="77777777" w:rsidR="00FE0453" w:rsidRPr="00CA52C8" w:rsidRDefault="00DC6AF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Yes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1035849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A52C8"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</w:p>
          <w:p w14:paraId="0DF3C149" w14:textId="0879A350" w:rsidR="00DC6AFB" w:rsidRPr="00CA52C8" w:rsidRDefault="00DC6AF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No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-19041266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136E5"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☒</w:t>
                </w:r>
              </w:sdtContent>
            </w:sdt>
          </w:p>
        </w:tc>
        <w:tc>
          <w:tcPr>
            <w:tcW w:w="3969" w:type="dxa"/>
            <w:gridSpan w:val="2"/>
            <w:shd w:val="clear" w:color="auto" w:fill="E7E6E6" w:themeFill="background2"/>
          </w:tcPr>
          <w:p w14:paraId="5B4ABFDF" w14:textId="77777777" w:rsidR="00FE0453" w:rsidRPr="00347592" w:rsidRDefault="00FE0453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DAFAA3F" w14:textId="77777777" w:rsidR="00FE0453" w:rsidRPr="00CA52C8" w:rsidRDefault="00FE045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Are you </w:t>
            </w:r>
            <w:r w:rsidR="00E4008B" w:rsidRPr="00CA52C8">
              <w:rPr>
                <w:rFonts w:ascii="Arial" w:hAnsi="Arial" w:cs="Arial"/>
                <w:b/>
                <w:sz w:val="24"/>
                <w:szCs w:val="24"/>
              </w:rPr>
              <w:t>an active member of</w:t>
            </w: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 the Lorry Watch Scheme</w:t>
            </w:r>
            <w:r w:rsidR="00E4008B" w:rsidRPr="00CA52C8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  <w:tc>
          <w:tcPr>
            <w:tcW w:w="6150" w:type="dxa"/>
            <w:gridSpan w:val="3"/>
          </w:tcPr>
          <w:p w14:paraId="372323BB" w14:textId="77777777" w:rsidR="00FE0453" w:rsidRPr="00CA52C8" w:rsidRDefault="00FE045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1E858A" w14:textId="77777777" w:rsidR="00DC6AFB" w:rsidRPr="00CA52C8" w:rsidRDefault="00DC6AFB" w:rsidP="00DC6AF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Yes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294343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A52C8"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☐</w:t>
                </w:r>
              </w:sdtContent>
            </w:sdt>
          </w:p>
          <w:p w14:paraId="5FF5D958" w14:textId="31CECB40" w:rsidR="00FE0453" w:rsidRPr="00CA52C8" w:rsidRDefault="00DC6AFB" w:rsidP="00DC6AF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No </w:t>
            </w:r>
            <w:sdt>
              <w:sdtPr>
                <w:rPr>
                  <w:rFonts w:ascii="Arial" w:hAnsi="Arial" w:cs="Arial"/>
                  <w:b/>
                  <w:sz w:val="24"/>
                  <w:szCs w:val="24"/>
                </w:rPr>
                <w:id w:val="8479170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136E5">
                  <w:rPr>
                    <w:rFonts w:ascii="MS Gothic" w:eastAsia="MS Gothic" w:hAnsi="MS Gothic" w:cs="Arial" w:hint="eastAsia"/>
                    <w:b/>
                    <w:sz w:val="24"/>
                    <w:szCs w:val="24"/>
                  </w:rPr>
                  <w:t>☒</w:t>
                </w:r>
              </w:sdtContent>
            </w:sdt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A07AD1" w:rsidRPr="00CA52C8" w14:paraId="452EBDB7" w14:textId="77777777" w:rsidTr="00A80CA8">
        <w:tc>
          <w:tcPr>
            <w:tcW w:w="1938" w:type="dxa"/>
            <w:gridSpan w:val="2"/>
            <w:shd w:val="clear" w:color="auto" w:fill="E7E6E6" w:themeFill="background2"/>
          </w:tcPr>
          <w:p w14:paraId="1532CED6" w14:textId="77777777" w:rsidR="00A07AD1" w:rsidRPr="00CA52C8" w:rsidRDefault="00A07AD1" w:rsidP="00D070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Name of HIP Representative</w:t>
            </w:r>
          </w:p>
        </w:tc>
        <w:tc>
          <w:tcPr>
            <w:tcW w:w="3480" w:type="dxa"/>
            <w:gridSpan w:val="4"/>
          </w:tcPr>
          <w:p w14:paraId="593591A0" w14:textId="66135017" w:rsidR="00A07AD1" w:rsidRPr="00CA52C8" w:rsidRDefault="00A07AD1" w:rsidP="0034759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77" w:type="dxa"/>
            <w:gridSpan w:val="2"/>
            <w:shd w:val="clear" w:color="auto" w:fill="E7E6E6" w:themeFill="background2"/>
          </w:tcPr>
          <w:p w14:paraId="77209591" w14:textId="77777777" w:rsidR="00A07AD1" w:rsidRPr="00CA52C8" w:rsidRDefault="00A07AD1" w:rsidP="00D070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Contact Telephone Number </w:t>
            </w:r>
          </w:p>
        </w:tc>
        <w:tc>
          <w:tcPr>
            <w:tcW w:w="2583" w:type="dxa"/>
            <w:gridSpan w:val="2"/>
          </w:tcPr>
          <w:p w14:paraId="3816D1D7" w14:textId="6846FB78" w:rsidR="00A07AD1" w:rsidRPr="00CA52C8" w:rsidRDefault="00A07AD1" w:rsidP="00D0704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E7E6E6" w:themeFill="background2"/>
          </w:tcPr>
          <w:p w14:paraId="5E7CE9D0" w14:textId="77777777" w:rsidR="00A07AD1" w:rsidRPr="00CA52C8" w:rsidRDefault="00A07AD1" w:rsidP="00D0704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Email Address</w:t>
            </w:r>
          </w:p>
        </w:tc>
        <w:tc>
          <w:tcPr>
            <w:tcW w:w="3990" w:type="dxa"/>
          </w:tcPr>
          <w:p w14:paraId="7922C00D" w14:textId="231647B4" w:rsidR="00A07AD1" w:rsidRPr="00472DDE" w:rsidRDefault="00A07AD1" w:rsidP="00D0704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774AD" w:rsidRPr="00CA52C8" w14:paraId="0F6202EF" w14:textId="77777777" w:rsidTr="00A80CA8">
        <w:tc>
          <w:tcPr>
            <w:tcW w:w="1938" w:type="dxa"/>
            <w:gridSpan w:val="2"/>
            <w:shd w:val="clear" w:color="auto" w:fill="E7E6E6" w:themeFill="background2"/>
          </w:tcPr>
          <w:p w14:paraId="2D30ED39" w14:textId="77777777" w:rsidR="007774AD" w:rsidRPr="00CA52C8" w:rsidRDefault="007774AD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Name of Clerk</w:t>
            </w:r>
          </w:p>
        </w:tc>
        <w:tc>
          <w:tcPr>
            <w:tcW w:w="3480" w:type="dxa"/>
            <w:gridSpan w:val="4"/>
          </w:tcPr>
          <w:p w14:paraId="49097215" w14:textId="060ECB4B" w:rsidR="007774AD" w:rsidRPr="00CA52C8" w:rsidRDefault="00C90C56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Tony McCord</w:t>
            </w:r>
          </w:p>
        </w:tc>
        <w:tc>
          <w:tcPr>
            <w:tcW w:w="2177" w:type="dxa"/>
            <w:gridSpan w:val="2"/>
            <w:shd w:val="clear" w:color="auto" w:fill="E7E6E6" w:themeFill="background2"/>
          </w:tcPr>
          <w:p w14:paraId="0A6A6952" w14:textId="77777777" w:rsidR="007774AD" w:rsidRPr="00CA52C8" w:rsidRDefault="007774AD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Contact Telephone Number </w:t>
            </w:r>
          </w:p>
        </w:tc>
        <w:tc>
          <w:tcPr>
            <w:tcW w:w="2583" w:type="dxa"/>
            <w:gridSpan w:val="2"/>
          </w:tcPr>
          <w:p w14:paraId="2F573287" w14:textId="6555CDE4" w:rsidR="00543000" w:rsidRPr="00CA52C8" w:rsidRDefault="00C90C56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01227 830766</w:t>
            </w:r>
          </w:p>
        </w:tc>
        <w:tc>
          <w:tcPr>
            <w:tcW w:w="1446" w:type="dxa"/>
            <w:shd w:val="clear" w:color="auto" w:fill="E7E6E6" w:themeFill="background2"/>
          </w:tcPr>
          <w:p w14:paraId="3F3A2050" w14:textId="77777777" w:rsidR="007774AD" w:rsidRPr="00CA52C8" w:rsidRDefault="007774AD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Email Address</w:t>
            </w:r>
          </w:p>
        </w:tc>
        <w:tc>
          <w:tcPr>
            <w:tcW w:w="3990" w:type="dxa"/>
          </w:tcPr>
          <w:p w14:paraId="33F66A8A" w14:textId="50E99B9E" w:rsidR="007774AD" w:rsidRPr="00CA52C8" w:rsidRDefault="00C90C56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D41CA2">
              <w:rPr>
                <w:rFonts w:ascii="Arial" w:hAnsi="Arial" w:cs="Arial"/>
                <w:b/>
                <w:sz w:val="24"/>
                <w:szCs w:val="24"/>
              </w:rPr>
              <w:t>lerk</w:t>
            </w:r>
            <w:r>
              <w:rPr>
                <w:rFonts w:ascii="Arial" w:hAnsi="Arial" w:cs="Arial"/>
                <w:b/>
                <w:sz w:val="24"/>
                <w:szCs w:val="24"/>
              </w:rPr>
              <w:t>@waltham-pc.gov.uk</w:t>
            </w:r>
          </w:p>
        </w:tc>
      </w:tr>
      <w:tr w:rsidR="007774AD" w:rsidRPr="00CA52C8" w14:paraId="2BCD5710" w14:textId="77777777" w:rsidTr="00A80CA8">
        <w:tc>
          <w:tcPr>
            <w:tcW w:w="1938" w:type="dxa"/>
            <w:gridSpan w:val="2"/>
            <w:shd w:val="clear" w:color="auto" w:fill="E7E6E6" w:themeFill="background2"/>
          </w:tcPr>
          <w:p w14:paraId="3E173349" w14:textId="77777777" w:rsidR="007774AD" w:rsidRPr="00CA52C8" w:rsidRDefault="007774AD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Name of Chair</w:t>
            </w:r>
          </w:p>
        </w:tc>
        <w:tc>
          <w:tcPr>
            <w:tcW w:w="3480" w:type="dxa"/>
            <w:gridSpan w:val="4"/>
          </w:tcPr>
          <w:p w14:paraId="1B1754A8" w14:textId="2076D463" w:rsidR="007774AD" w:rsidRPr="00CA52C8" w:rsidRDefault="00C90C56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John Barry</w:t>
            </w:r>
          </w:p>
        </w:tc>
        <w:tc>
          <w:tcPr>
            <w:tcW w:w="2177" w:type="dxa"/>
            <w:gridSpan w:val="2"/>
            <w:shd w:val="clear" w:color="auto" w:fill="E7E6E6" w:themeFill="background2"/>
          </w:tcPr>
          <w:p w14:paraId="69178267" w14:textId="77777777" w:rsidR="007774AD" w:rsidRPr="00CA52C8" w:rsidRDefault="007774AD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Contact Telephone Number</w:t>
            </w:r>
          </w:p>
        </w:tc>
        <w:tc>
          <w:tcPr>
            <w:tcW w:w="2583" w:type="dxa"/>
            <w:gridSpan w:val="2"/>
          </w:tcPr>
          <w:p w14:paraId="45F28D4C" w14:textId="0E98DCE3" w:rsidR="007774AD" w:rsidRPr="00CA52C8" w:rsidRDefault="00796453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01227 700071</w:t>
            </w:r>
          </w:p>
        </w:tc>
        <w:tc>
          <w:tcPr>
            <w:tcW w:w="1446" w:type="dxa"/>
            <w:shd w:val="clear" w:color="auto" w:fill="E7E6E6" w:themeFill="background2"/>
          </w:tcPr>
          <w:p w14:paraId="05237B53" w14:textId="77777777" w:rsidR="007774AD" w:rsidRPr="00CA52C8" w:rsidRDefault="007774AD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Email Address</w:t>
            </w:r>
          </w:p>
        </w:tc>
        <w:tc>
          <w:tcPr>
            <w:tcW w:w="3990" w:type="dxa"/>
          </w:tcPr>
          <w:p w14:paraId="3D3EC30B" w14:textId="591A5146" w:rsidR="007774AD" w:rsidRPr="00CA52C8" w:rsidRDefault="00D41CA2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councillor.john.barry@waltham-pc.gov.uk</w:t>
            </w:r>
          </w:p>
        </w:tc>
      </w:tr>
      <w:tr w:rsidR="007774AD" w:rsidRPr="00CA52C8" w14:paraId="61C35DBA" w14:textId="77777777" w:rsidTr="00CA52C8">
        <w:tc>
          <w:tcPr>
            <w:tcW w:w="1938" w:type="dxa"/>
            <w:gridSpan w:val="2"/>
            <w:shd w:val="clear" w:color="auto" w:fill="B4C6E7" w:themeFill="accent1" w:themeFillTint="66"/>
          </w:tcPr>
          <w:p w14:paraId="7F91C106" w14:textId="7DE5AC06" w:rsidR="007774AD" w:rsidRPr="00CA52C8" w:rsidRDefault="007774AD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 xml:space="preserve">KCC Project Manager </w:t>
            </w:r>
            <w:r w:rsidR="004125BC">
              <w:rPr>
                <w:rFonts w:ascii="Arial" w:hAnsi="Arial" w:cs="Arial"/>
                <w:b/>
                <w:sz w:val="24"/>
                <w:szCs w:val="24"/>
              </w:rPr>
              <w:t>Team</w:t>
            </w:r>
          </w:p>
        </w:tc>
        <w:tc>
          <w:tcPr>
            <w:tcW w:w="3480" w:type="dxa"/>
            <w:gridSpan w:val="4"/>
            <w:shd w:val="clear" w:color="auto" w:fill="B4C6E7" w:themeFill="accent1" w:themeFillTint="66"/>
          </w:tcPr>
          <w:p w14:paraId="4CB6A102" w14:textId="77777777" w:rsidR="00700248" w:rsidRDefault="004125BC" w:rsidP="00FF18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Community &amp; Engagement </w:t>
            </w:r>
            <w:r w:rsidR="00700248">
              <w:rPr>
                <w:rFonts w:ascii="Arial" w:hAnsi="Arial" w:cs="Arial"/>
                <w:b/>
                <w:sz w:val="24"/>
                <w:szCs w:val="24"/>
              </w:rPr>
              <w:t>Team</w:t>
            </w:r>
          </w:p>
          <w:p w14:paraId="15A6F692" w14:textId="047E243C" w:rsidR="007774AD" w:rsidRPr="00CA52C8" w:rsidRDefault="004125BC" w:rsidP="00FF18C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(E</w:t>
            </w:r>
            <w:r w:rsidR="00700248">
              <w:rPr>
                <w:rFonts w:ascii="Arial" w:hAnsi="Arial" w:cs="Arial"/>
                <w:b/>
                <w:sz w:val="24"/>
                <w:szCs w:val="24"/>
              </w:rPr>
              <w:t>AST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2177" w:type="dxa"/>
            <w:gridSpan w:val="2"/>
            <w:shd w:val="clear" w:color="auto" w:fill="B4C6E7" w:themeFill="accent1" w:themeFillTint="66"/>
          </w:tcPr>
          <w:p w14:paraId="414E0E63" w14:textId="77777777" w:rsidR="007774AD" w:rsidRPr="00CA52C8" w:rsidRDefault="007774AD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Contact Telephone Number</w:t>
            </w:r>
          </w:p>
        </w:tc>
        <w:tc>
          <w:tcPr>
            <w:tcW w:w="2583" w:type="dxa"/>
            <w:gridSpan w:val="2"/>
            <w:shd w:val="clear" w:color="auto" w:fill="B4C6E7" w:themeFill="accent1" w:themeFillTint="66"/>
          </w:tcPr>
          <w:p w14:paraId="6A8AD383" w14:textId="5A150EA9" w:rsidR="007774AD" w:rsidRPr="00CA52C8" w:rsidRDefault="00A6758C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03000 41</w:t>
            </w:r>
            <w:r w:rsidR="004125BC">
              <w:rPr>
                <w:rFonts w:ascii="Arial" w:hAnsi="Arial" w:cs="Arial"/>
                <w:b/>
                <w:sz w:val="24"/>
                <w:szCs w:val="24"/>
              </w:rPr>
              <w:t>8181</w:t>
            </w:r>
          </w:p>
        </w:tc>
        <w:tc>
          <w:tcPr>
            <w:tcW w:w="1446" w:type="dxa"/>
            <w:shd w:val="clear" w:color="auto" w:fill="B4C6E7" w:themeFill="accent1" w:themeFillTint="66"/>
          </w:tcPr>
          <w:p w14:paraId="6AE149D7" w14:textId="77777777" w:rsidR="007774AD" w:rsidRPr="00CA52C8" w:rsidRDefault="007774AD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52C8">
              <w:rPr>
                <w:rFonts w:ascii="Arial" w:hAnsi="Arial" w:cs="Arial"/>
                <w:b/>
                <w:sz w:val="24"/>
                <w:szCs w:val="24"/>
              </w:rPr>
              <w:t>Email Address</w:t>
            </w:r>
          </w:p>
        </w:tc>
        <w:tc>
          <w:tcPr>
            <w:tcW w:w="3990" w:type="dxa"/>
            <w:shd w:val="clear" w:color="auto" w:fill="B4C6E7" w:themeFill="accent1" w:themeFillTint="66"/>
          </w:tcPr>
          <w:p w14:paraId="5FDAA39B" w14:textId="7399035C" w:rsidR="007774AD" w:rsidRPr="00700248" w:rsidRDefault="00000000" w:rsidP="00AF4164">
            <w:pPr>
              <w:rPr>
                <w:rFonts w:ascii="Arial" w:hAnsi="Arial" w:cs="Arial"/>
                <w:b/>
                <w:sz w:val="24"/>
                <w:szCs w:val="24"/>
              </w:rPr>
            </w:pPr>
            <w:hyperlink r:id="rId8" w:history="1">
              <w:r w:rsidR="004125BC" w:rsidRPr="00700248">
                <w:rPr>
                  <w:rStyle w:val="Hyperlink"/>
                  <w:rFonts w:ascii="Arial" w:hAnsi="Arial" w:cs="Arial"/>
                  <w:sz w:val="24"/>
                  <w:szCs w:val="24"/>
                </w:rPr>
                <w:t>east.highwayimprovements@kent.gov.uk</w:t>
              </w:r>
            </w:hyperlink>
            <w:r w:rsidR="004125BC" w:rsidRPr="0070024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EEFA268" w14:textId="00EA54B9" w:rsidR="00A07AD1" w:rsidRPr="00CA52C8" w:rsidRDefault="00833EE5" w:rsidP="003354FA">
      <w:pPr>
        <w:numPr>
          <w:ilvl w:val="0"/>
          <w:numId w:val="4"/>
        </w:numPr>
        <w:spacing w:before="240" w:after="200" w:line="276" w:lineRule="auto"/>
        <w:rPr>
          <w:rFonts w:asciiTheme="majorHAnsi" w:hAnsiTheme="majorHAnsi" w:cstheme="majorHAnsi"/>
          <w:b/>
          <w:color w:val="FF0000"/>
          <w:sz w:val="24"/>
          <w:szCs w:val="24"/>
        </w:rPr>
      </w:pPr>
      <w:r w:rsidRPr="00CA52C8">
        <w:rPr>
          <w:rFonts w:asciiTheme="majorHAnsi" w:hAnsiTheme="majorHAnsi" w:cstheme="majorHAnsi"/>
          <w:b/>
          <w:color w:val="FF0000"/>
          <w:sz w:val="24"/>
          <w:szCs w:val="24"/>
        </w:rPr>
        <w:t xml:space="preserve">Please note the Priority column </w:t>
      </w:r>
      <w:r w:rsidRPr="00FF18C2">
        <w:rPr>
          <w:rFonts w:asciiTheme="majorHAnsi" w:hAnsiTheme="majorHAnsi" w:cstheme="majorHAnsi"/>
          <w:b/>
          <w:color w:val="FF0000"/>
          <w:sz w:val="24"/>
          <w:szCs w:val="24"/>
          <w:u w:val="single"/>
        </w:rPr>
        <w:t>MUST</w:t>
      </w:r>
      <w:r w:rsidRPr="00CA52C8">
        <w:rPr>
          <w:rFonts w:asciiTheme="majorHAnsi" w:hAnsiTheme="majorHAnsi" w:cstheme="majorHAnsi"/>
          <w:b/>
          <w:color w:val="FF0000"/>
          <w:sz w:val="24"/>
          <w:szCs w:val="24"/>
        </w:rPr>
        <w:t xml:space="preserve"> be those issues which are regarded as the most important (No 1 being</w:t>
      </w:r>
      <w:r w:rsidR="00A07AD1" w:rsidRPr="00CA52C8">
        <w:rPr>
          <w:rFonts w:asciiTheme="majorHAnsi" w:hAnsiTheme="majorHAnsi" w:cstheme="majorHAnsi"/>
          <w:b/>
          <w:color w:val="FF0000"/>
          <w:sz w:val="24"/>
          <w:szCs w:val="24"/>
        </w:rPr>
        <w:t xml:space="preserve"> your </w:t>
      </w:r>
      <w:r w:rsidR="003904DF" w:rsidRPr="00CA52C8">
        <w:rPr>
          <w:rFonts w:asciiTheme="majorHAnsi" w:hAnsiTheme="majorHAnsi" w:cstheme="majorHAnsi"/>
          <w:b/>
          <w:color w:val="FF0000"/>
          <w:sz w:val="24"/>
          <w:szCs w:val="24"/>
        </w:rPr>
        <w:t>highest</w:t>
      </w:r>
      <w:r w:rsidR="00A07AD1" w:rsidRPr="00CA52C8">
        <w:rPr>
          <w:rFonts w:asciiTheme="majorHAnsi" w:hAnsiTheme="majorHAnsi" w:cstheme="majorHAnsi"/>
          <w:b/>
          <w:color w:val="FF0000"/>
          <w:sz w:val="24"/>
          <w:szCs w:val="24"/>
        </w:rPr>
        <w:t xml:space="preserve"> priority</w:t>
      </w:r>
      <w:r w:rsidRPr="00CA52C8">
        <w:rPr>
          <w:rFonts w:asciiTheme="majorHAnsi" w:hAnsiTheme="majorHAnsi" w:cstheme="majorHAnsi"/>
          <w:b/>
          <w:color w:val="FF0000"/>
          <w:sz w:val="24"/>
          <w:szCs w:val="24"/>
        </w:rPr>
        <w:t>, then filtering down)</w:t>
      </w:r>
      <w:r w:rsidR="00661D8B" w:rsidRPr="00CA52C8">
        <w:rPr>
          <w:rFonts w:asciiTheme="majorHAnsi" w:hAnsiTheme="majorHAnsi" w:cstheme="majorHAnsi"/>
          <w:b/>
          <w:color w:val="FF0000"/>
          <w:sz w:val="24"/>
          <w:szCs w:val="24"/>
        </w:rPr>
        <w:t xml:space="preserve"> </w:t>
      </w:r>
      <w:r w:rsidR="00A07AD1" w:rsidRPr="00CA52C8">
        <w:rPr>
          <w:rFonts w:asciiTheme="majorHAnsi" w:hAnsiTheme="majorHAnsi" w:cstheme="majorHAnsi"/>
          <w:b/>
          <w:color w:val="FF0000"/>
          <w:sz w:val="24"/>
          <w:szCs w:val="24"/>
          <w:lang w:val="en-US"/>
        </w:rPr>
        <w:t xml:space="preserve">KCC is unable to guarantee that all your </w:t>
      </w:r>
      <w:r w:rsidR="00633A38" w:rsidRPr="00CA52C8">
        <w:rPr>
          <w:rFonts w:asciiTheme="majorHAnsi" w:hAnsiTheme="majorHAnsi" w:cstheme="majorHAnsi"/>
          <w:b/>
          <w:color w:val="FF0000"/>
          <w:sz w:val="24"/>
          <w:szCs w:val="24"/>
          <w:lang w:val="en-US"/>
        </w:rPr>
        <w:t>requests</w:t>
      </w:r>
      <w:r w:rsidR="00A07AD1" w:rsidRPr="00CA52C8">
        <w:rPr>
          <w:rFonts w:asciiTheme="majorHAnsi" w:hAnsiTheme="majorHAnsi" w:cstheme="majorHAnsi"/>
          <w:b/>
          <w:color w:val="FF0000"/>
          <w:sz w:val="24"/>
          <w:szCs w:val="24"/>
          <w:lang w:val="en-US"/>
        </w:rPr>
        <w:t xml:space="preserve"> will be deliverable</w:t>
      </w:r>
      <w:r w:rsidR="003904DF" w:rsidRPr="00CA52C8">
        <w:rPr>
          <w:rFonts w:asciiTheme="majorHAnsi" w:hAnsiTheme="majorHAnsi" w:cstheme="majorHAnsi"/>
          <w:b/>
          <w:color w:val="FF0000"/>
          <w:sz w:val="24"/>
          <w:szCs w:val="24"/>
          <w:lang w:val="en-US"/>
        </w:rPr>
        <w:t xml:space="preserve">, but Project Managers can investigate </w:t>
      </w:r>
      <w:r w:rsidR="00A07AD1" w:rsidRPr="00CA52C8">
        <w:rPr>
          <w:rFonts w:asciiTheme="majorHAnsi" w:hAnsiTheme="majorHAnsi" w:cstheme="majorHAnsi"/>
          <w:b/>
          <w:color w:val="FF0000"/>
          <w:sz w:val="24"/>
          <w:szCs w:val="24"/>
          <w:lang w:val="en-US"/>
        </w:rPr>
        <w:t xml:space="preserve">your top 1 or 2 priorities </w:t>
      </w:r>
      <w:r w:rsidR="00A07AD1" w:rsidRPr="00FF18C2">
        <w:rPr>
          <w:rFonts w:asciiTheme="majorHAnsi" w:hAnsiTheme="majorHAnsi" w:cstheme="majorHAnsi"/>
          <w:b/>
          <w:color w:val="FF0000"/>
          <w:sz w:val="24"/>
          <w:szCs w:val="24"/>
          <w:u w:val="single"/>
          <w:lang w:val="en-US"/>
        </w:rPr>
        <w:t>per year</w:t>
      </w:r>
      <w:r w:rsidR="00A07AD1" w:rsidRPr="00CA52C8">
        <w:rPr>
          <w:rFonts w:asciiTheme="majorHAnsi" w:hAnsiTheme="majorHAnsi" w:cstheme="majorHAnsi"/>
          <w:b/>
          <w:color w:val="FF0000"/>
          <w:sz w:val="24"/>
          <w:szCs w:val="24"/>
          <w:lang w:val="en-US"/>
        </w:rPr>
        <w:t>.</w:t>
      </w:r>
    </w:p>
    <w:p w14:paraId="6A363098" w14:textId="3EA2A6EB" w:rsidR="005A3377" w:rsidRPr="00CA52C8" w:rsidRDefault="0089753E" w:rsidP="005A337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  <w:r w:rsidR="005A3377" w:rsidRPr="00CA52C8">
        <w:rPr>
          <w:rFonts w:ascii="Arial" w:hAnsi="Arial" w:cs="Arial"/>
          <w:b/>
          <w:bCs/>
          <w:sz w:val="24"/>
          <w:szCs w:val="24"/>
        </w:rPr>
        <w:lastRenderedPageBreak/>
        <w:t>Live Priorities Record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"/>
        <w:gridCol w:w="1515"/>
        <w:gridCol w:w="988"/>
        <w:gridCol w:w="3402"/>
        <w:gridCol w:w="3119"/>
        <w:gridCol w:w="5583"/>
      </w:tblGrid>
      <w:tr w:rsidR="00A12A04" w:rsidRPr="00246C65" w14:paraId="2FC70C48" w14:textId="77777777" w:rsidTr="004263C9">
        <w:tc>
          <w:tcPr>
            <w:tcW w:w="1007" w:type="dxa"/>
            <w:shd w:val="clear" w:color="auto" w:fill="FF0000"/>
          </w:tcPr>
          <w:p w14:paraId="3BF315A1" w14:textId="77777777" w:rsidR="00A12A04" w:rsidRPr="00246C65" w:rsidRDefault="00A12A04" w:rsidP="00B3275A">
            <w:pPr>
              <w:jc w:val="both"/>
              <w:rPr>
                <w:rFonts w:cstheme="minorHAnsi"/>
                <w:b/>
                <w:bCs/>
                <w:i/>
                <w:iCs/>
              </w:rPr>
            </w:pPr>
            <w:bookmarkStart w:id="0" w:name="_Hlk18514992"/>
            <w:r w:rsidRPr="00246C65">
              <w:rPr>
                <w:rFonts w:cstheme="minorHAnsi"/>
                <w:b/>
                <w:bCs/>
                <w:i/>
                <w:iCs/>
              </w:rPr>
              <w:t>Priority</w:t>
            </w:r>
          </w:p>
        </w:tc>
        <w:tc>
          <w:tcPr>
            <w:tcW w:w="1515" w:type="dxa"/>
            <w:shd w:val="clear" w:color="auto" w:fill="D9D9D9" w:themeFill="background1" w:themeFillShade="D9"/>
          </w:tcPr>
          <w:p w14:paraId="7791963B" w14:textId="77777777" w:rsidR="00A12A04" w:rsidRPr="00246C65" w:rsidRDefault="00A12A04" w:rsidP="00A6758C">
            <w:pPr>
              <w:rPr>
                <w:rFonts w:cstheme="minorHAnsi"/>
                <w:b/>
              </w:rPr>
            </w:pPr>
            <w:r w:rsidRPr="00246C65">
              <w:rPr>
                <w:rFonts w:cstheme="minorHAnsi"/>
                <w:b/>
              </w:rPr>
              <w:t>Location</w:t>
            </w:r>
          </w:p>
          <w:p w14:paraId="273D3FFC" w14:textId="77777777" w:rsidR="00A12A04" w:rsidRPr="00246C65" w:rsidRDefault="00A12A04" w:rsidP="00A6758C">
            <w:pPr>
              <w:rPr>
                <w:rFonts w:cstheme="minorHAnsi"/>
                <w:b/>
              </w:rPr>
            </w:pPr>
          </w:p>
        </w:tc>
        <w:tc>
          <w:tcPr>
            <w:tcW w:w="988" w:type="dxa"/>
            <w:shd w:val="clear" w:color="auto" w:fill="B4C6E7" w:themeFill="accent1" w:themeFillTint="66"/>
          </w:tcPr>
          <w:p w14:paraId="05ACE73B" w14:textId="6B95EDAF" w:rsidR="00A12A04" w:rsidRPr="00246C65" w:rsidRDefault="00A12A04" w:rsidP="00A6758C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USRN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73CC6569" w14:textId="11084788" w:rsidR="00A12A04" w:rsidRPr="00246C65" w:rsidRDefault="00A12A04" w:rsidP="00A6758C">
            <w:pPr>
              <w:rPr>
                <w:rFonts w:cstheme="minorHAnsi"/>
                <w:b/>
              </w:rPr>
            </w:pPr>
            <w:r w:rsidRPr="00246C65">
              <w:rPr>
                <w:rFonts w:cstheme="minorHAnsi"/>
                <w:b/>
              </w:rPr>
              <w:t xml:space="preserve">Problem/Concern </w:t>
            </w:r>
          </w:p>
        </w:tc>
        <w:tc>
          <w:tcPr>
            <w:tcW w:w="3119" w:type="dxa"/>
            <w:shd w:val="clear" w:color="auto" w:fill="D9D9D9" w:themeFill="background1" w:themeFillShade="D9"/>
          </w:tcPr>
          <w:p w14:paraId="035B5633" w14:textId="77777777" w:rsidR="00A12A04" w:rsidRPr="00246C65" w:rsidRDefault="00A12A04" w:rsidP="00A6758C">
            <w:pPr>
              <w:rPr>
                <w:rFonts w:cstheme="minorHAnsi"/>
                <w:b/>
              </w:rPr>
            </w:pPr>
            <w:r w:rsidRPr="00246C65">
              <w:rPr>
                <w:rFonts w:cstheme="minorHAnsi"/>
                <w:b/>
              </w:rPr>
              <w:t>What do you feel are the potential solutions?</w:t>
            </w:r>
          </w:p>
        </w:tc>
        <w:tc>
          <w:tcPr>
            <w:tcW w:w="5583" w:type="dxa"/>
            <w:shd w:val="clear" w:color="auto" w:fill="B4C6E7" w:themeFill="accent1" w:themeFillTint="66"/>
          </w:tcPr>
          <w:p w14:paraId="6206891D" w14:textId="77777777" w:rsidR="00A12A04" w:rsidRPr="00246C65" w:rsidRDefault="00A12A04" w:rsidP="00A6758C">
            <w:pPr>
              <w:rPr>
                <w:rFonts w:cstheme="minorHAnsi"/>
                <w:b/>
                <w:color w:val="4472C4" w:themeColor="accent1"/>
              </w:rPr>
            </w:pPr>
            <w:r w:rsidRPr="00246C65">
              <w:rPr>
                <w:rFonts w:cstheme="minorHAnsi"/>
                <w:b/>
                <w:color w:val="4472C4" w:themeColor="accent1"/>
              </w:rPr>
              <w:t>KCC Comments (This column is to be completed by Project Manager ONLY)</w:t>
            </w:r>
          </w:p>
        </w:tc>
      </w:tr>
      <w:tr w:rsidR="00A12A04" w:rsidRPr="00246C65" w14:paraId="3A68954D" w14:textId="77777777" w:rsidTr="004263C9">
        <w:tc>
          <w:tcPr>
            <w:tcW w:w="1007" w:type="dxa"/>
          </w:tcPr>
          <w:p w14:paraId="022EEB78" w14:textId="77777777" w:rsidR="00A12A04" w:rsidRPr="00246C65" w:rsidRDefault="00A12A04" w:rsidP="004125BC">
            <w:pPr>
              <w:jc w:val="both"/>
              <w:rPr>
                <w:rFonts w:cstheme="minorHAnsi"/>
              </w:rPr>
            </w:pPr>
            <w:r w:rsidRPr="00246C65">
              <w:rPr>
                <w:rFonts w:cstheme="minorHAnsi"/>
              </w:rPr>
              <w:t>1.</w:t>
            </w:r>
          </w:p>
        </w:tc>
        <w:tc>
          <w:tcPr>
            <w:tcW w:w="1515" w:type="dxa"/>
          </w:tcPr>
          <w:p w14:paraId="329E790D" w14:textId="3B37AB07" w:rsidR="00A12A04" w:rsidRPr="00246C65" w:rsidRDefault="003C59D1" w:rsidP="004125BC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Kake Street, and </w:t>
            </w:r>
            <w:proofErr w:type="spellStart"/>
            <w:r>
              <w:rPr>
                <w:rFonts w:cstheme="minorHAnsi"/>
                <w:iCs/>
              </w:rPr>
              <w:t>Richdore</w:t>
            </w:r>
            <w:proofErr w:type="spellEnd"/>
            <w:r>
              <w:rPr>
                <w:rFonts w:cstheme="minorHAnsi"/>
                <w:iCs/>
              </w:rPr>
              <w:t xml:space="preserve"> Road.</w:t>
            </w:r>
          </w:p>
        </w:tc>
        <w:tc>
          <w:tcPr>
            <w:tcW w:w="988" w:type="dxa"/>
            <w:shd w:val="clear" w:color="auto" w:fill="B4C6E7" w:themeFill="accent1" w:themeFillTint="66"/>
          </w:tcPr>
          <w:p w14:paraId="166CB89B" w14:textId="77777777" w:rsidR="00A12A04" w:rsidRPr="00246C65" w:rsidRDefault="00A12A04" w:rsidP="00FF18C2">
            <w:pPr>
              <w:rPr>
                <w:rFonts w:cstheme="minorHAnsi"/>
                <w:iCs/>
              </w:rPr>
            </w:pPr>
          </w:p>
        </w:tc>
        <w:tc>
          <w:tcPr>
            <w:tcW w:w="3402" w:type="dxa"/>
          </w:tcPr>
          <w:p w14:paraId="245EDC13" w14:textId="0FFEF088" w:rsidR="00A12A04" w:rsidRPr="00246C65" w:rsidRDefault="00D41CA2" w:rsidP="00FF18C2">
            <w:p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Traffic Speeds</w:t>
            </w:r>
          </w:p>
        </w:tc>
        <w:tc>
          <w:tcPr>
            <w:tcW w:w="3119" w:type="dxa"/>
          </w:tcPr>
          <w:p w14:paraId="679C80DE" w14:textId="773F027F" w:rsidR="00A12A04" w:rsidRPr="005D0FD9" w:rsidRDefault="00D41CA2" w:rsidP="005D0FD9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iCs/>
              </w:rPr>
            </w:pPr>
            <w:r w:rsidRPr="005D0FD9">
              <w:rPr>
                <w:rFonts w:cstheme="minorHAnsi"/>
                <w:iCs/>
              </w:rPr>
              <w:t>Speed traffic survey</w:t>
            </w:r>
            <w:r w:rsidR="00DC03DA" w:rsidRPr="005D0FD9">
              <w:rPr>
                <w:rFonts w:cstheme="minorHAnsi"/>
                <w:iCs/>
              </w:rPr>
              <w:t xml:space="preserve"> </w:t>
            </w:r>
            <w:r w:rsidR="001C2001">
              <w:rPr>
                <w:rFonts w:cstheme="minorHAnsi"/>
                <w:iCs/>
              </w:rPr>
              <w:t>*</w:t>
            </w:r>
          </w:p>
          <w:p w14:paraId="6A747558" w14:textId="5013552D" w:rsidR="00DC03DA" w:rsidRDefault="00DC03DA" w:rsidP="00D41CA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30 MPH toolkit</w:t>
            </w:r>
          </w:p>
          <w:p w14:paraId="3D54741F" w14:textId="3F4F9D4D" w:rsidR="00D41CA2" w:rsidRDefault="00DC03DA" w:rsidP="00D41CA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Gate Sign Kake Street</w:t>
            </w:r>
            <w:r w:rsidR="00983BF6">
              <w:rPr>
                <w:rFonts w:cstheme="minorHAnsi"/>
                <w:iCs/>
              </w:rPr>
              <w:t>*</w:t>
            </w:r>
          </w:p>
          <w:p w14:paraId="7082142B" w14:textId="77777777" w:rsidR="00DC03DA" w:rsidRDefault="00DC03DA" w:rsidP="00D41CA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Review potential for 20mph limit</w:t>
            </w:r>
          </w:p>
          <w:p w14:paraId="6A83DF1A" w14:textId="4CF8D809" w:rsidR="00832144" w:rsidRDefault="00832144" w:rsidP="00832144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 xml:space="preserve">Investigate potential for local </w:t>
            </w:r>
            <w:proofErr w:type="spellStart"/>
            <w:r>
              <w:rPr>
                <w:rFonts w:cstheme="minorHAnsi"/>
                <w:iCs/>
              </w:rPr>
              <w:t>speedwatch</w:t>
            </w:r>
            <w:proofErr w:type="spellEnd"/>
            <w:r>
              <w:rPr>
                <w:rFonts w:cstheme="minorHAnsi"/>
                <w:iCs/>
              </w:rPr>
              <w:t xml:space="preserve"> scheme</w:t>
            </w:r>
            <w:r w:rsidR="00983BF6">
              <w:rPr>
                <w:rFonts w:cstheme="minorHAnsi"/>
                <w:iCs/>
              </w:rPr>
              <w:t xml:space="preserve"> ?</w:t>
            </w:r>
            <w:r>
              <w:rPr>
                <w:rFonts w:cstheme="minorHAnsi"/>
                <w:iCs/>
              </w:rPr>
              <w:t xml:space="preserve"> in collaboration with </w:t>
            </w:r>
            <w:proofErr w:type="spellStart"/>
            <w:r>
              <w:rPr>
                <w:rFonts w:cstheme="minorHAnsi"/>
                <w:iCs/>
              </w:rPr>
              <w:t>Petham</w:t>
            </w:r>
            <w:proofErr w:type="spellEnd"/>
            <w:r>
              <w:rPr>
                <w:rFonts w:cstheme="minorHAnsi"/>
                <w:iCs/>
              </w:rPr>
              <w:t xml:space="preserve"> PC</w:t>
            </w:r>
          </w:p>
          <w:p w14:paraId="550F196F" w14:textId="77777777" w:rsidR="00983BF6" w:rsidRDefault="00983BF6" w:rsidP="00983BF6">
            <w:pPr>
              <w:pStyle w:val="ListParagraph"/>
              <w:rPr>
                <w:rFonts w:cstheme="minorHAnsi"/>
                <w:iCs/>
              </w:rPr>
            </w:pPr>
          </w:p>
          <w:p w14:paraId="47A22574" w14:textId="7CFA3434" w:rsidR="00983BF6" w:rsidRDefault="00983BF6" w:rsidP="00983BF6">
            <w:pPr>
              <w:pStyle w:val="ListParagrap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(*£1,785 Finance available</w:t>
            </w:r>
            <w:r w:rsidR="001C2001">
              <w:rPr>
                <w:rFonts w:cstheme="minorHAnsi"/>
                <w:iCs/>
              </w:rPr>
              <w:t xml:space="preserve"> 2023/24</w:t>
            </w:r>
            <w:r>
              <w:rPr>
                <w:rFonts w:cstheme="minorHAnsi"/>
                <w:iCs/>
              </w:rPr>
              <w:t>)</w:t>
            </w:r>
          </w:p>
          <w:p w14:paraId="25584D81" w14:textId="77777777" w:rsidR="00983BF6" w:rsidRDefault="00983BF6" w:rsidP="00983BF6">
            <w:pPr>
              <w:pStyle w:val="ListParagraph"/>
              <w:rPr>
                <w:rFonts w:cstheme="minorHAnsi"/>
                <w:iCs/>
              </w:rPr>
            </w:pPr>
          </w:p>
          <w:p w14:paraId="7B660FAC" w14:textId="46E818B9" w:rsidR="005D0FD9" w:rsidRPr="00D41CA2" w:rsidRDefault="005D0FD9" w:rsidP="005D0FD9">
            <w:pPr>
              <w:pStyle w:val="ListParagraph"/>
              <w:rPr>
                <w:rFonts w:cstheme="minorHAnsi"/>
                <w:iCs/>
              </w:rPr>
            </w:pPr>
          </w:p>
        </w:tc>
        <w:tc>
          <w:tcPr>
            <w:tcW w:w="5583" w:type="dxa"/>
            <w:shd w:val="clear" w:color="auto" w:fill="B4C6E7" w:themeFill="accent1" w:themeFillTint="66"/>
          </w:tcPr>
          <w:p w14:paraId="2471BCE6" w14:textId="6EE2C1C8" w:rsidR="00A12A04" w:rsidRPr="009764F7" w:rsidRDefault="00A12A04" w:rsidP="004125BC">
            <w:pPr>
              <w:rPr>
                <w:rFonts w:cstheme="minorHAnsi"/>
                <w:iCs/>
              </w:rPr>
            </w:pPr>
          </w:p>
        </w:tc>
      </w:tr>
      <w:tr w:rsidR="00A12A04" w:rsidRPr="00246C65" w14:paraId="771BDA8E" w14:textId="77777777" w:rsidTr="00D11D95">
        <w:tc>
          <w:tcPr>
            <w:tcW w:w="1007" w:type="dxa"/>
          </w:tcPr>
          <w:p w14:paraId="59348B54" w14:textId="77777777" w:rsidR="00A12A04" w:rsidRPr="00246C65" w:rsidRDefault="00A12A04" w:rsidP="004125BC">
            <w:pPr>
              <w:jc w:val="both"/>
              <w:rPr>
                <w:rFonts w:cstheme="minorHAnsi"/>
              </w:rPr>
            </w:pPr>
            <w:r w:rsidRPr="00246C65">
              <w:rPr>
                <w:rFonts w:cstheme="minorHAnsi"/>
              </w:rPr>
              <w:t>2.</w:t>
            </w:r>
          </w:p>
        </w:tc>
        <w:tc>
          <w:tcPr>
            <w:tcW w:w="1515" w:type="dxa"/>
          </w:tcPr>
          <w:p w14:paraId="473C60AD" w14:textId="1772968C" w:rsidR="00A12A04" w:rsidRPr="00246C65" w:rsidRDefault="00DC03DA" w:rsidP="004125BC">
            <w:p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Waltham Access roads</w:t>
            </w:r>
          </w:p>
        </w:tc>
        <w:tc>
          <w:tcPr>
            <w:tcW w:w="988" w:type="dxa"/>
            <w:shd w:val="clear" w:color="auto" w:fill="B4C6E7" w:themeFill="accent1" w:themeFillTint="66"/>
          </w:tcPr>
          <w:p w14:paraId="775D765D" w14:textId="77777777" w:rsidR="00A12A04" w:rsidRPr="00246C65" w:rsidRDefault="00A12A04" w:rsidP="004125BC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3402" w:type="dxa"/>
          </w:tcPr>
          <w:p w14:paraId="7255954D" w14:textId="1361CA68" w:rsidR="00A12A04" w:rsidRPr="00246C65" w:rsidRDefault="00DC03DA" w:rsidP="004125BC">
            <w:p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Pedestrian and equine safety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0C81726" w14:textId="77777777" w:rsidR="00A12A04" w:rsidRDefault="005D0FD9" w:rsidP="004125BC">
            <w:p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Horse and pedestrian warning signs at access points</w:t>
            </w:r>
            <w:r w:rsidR="003C59D1">
              <w:rPr>
                <w:rFonts w:cstheme="minorHAnsi"/>
                <w:bCs/>
                <w:iCs/>
              </w:rPr>
              <w:t>.</w:t>
            </w:r>
          </w:p>
          <w:p w14:paraId="34A46694" w14:textId="5EE88588" w:rsidR="003C59D1" w:rsidRPr="00246C65" w:rsidRDefault="003C59D1" w:rsidP="004125BC">
            <w:p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(£3,000 Capital Reserve</w:t>
            </w:r>
            <w:r w:rsidR="00983BF6">
              <w:rPr>
                <w:rFonts w:cstheme="minorHAnsi"/>
                <w:bCs/>
                <w:iCs/>
              </w:rPr>
              <w:t xml:space="preserve"> available</w:t>
            </w:r>
            <w:r w:rsidR="001C2001">
              <w:rPr>
                <w:rFonts w:cstheme="minorHAnsi"/>
                <w:bCs/>
                <w:iCs/>
              </w:rPr>
              <w:t xml:space="preserve"> 2024/25</w:t>
            </w:r>
            <w:r>
              <w:rPr>
                <w:rFonts w:cstheme="minorHAnsi"/>
                <w:bCs/>
                <w:iCs/>
              </w:rPr>
              <w:t>)</w:t>
            </w:r>
          </w:p>
        </w:tc>
        <w:tc>
          <w:tcPr>
            <w:tcW w:w="5583" w:type="dxa"/>
            <w:shd w:val="clear" w:color="auto" w:fill="B4C6E7" w:themeFill="accent1" w:themeFillTint="66"/>
          </w:tcPr>
          <w:p w14:paraId="22000DBD" w14:textId="1BDD3599" w:rsidR="00A12A04" w:rsidRPr="00246C65" w:rsidRDefault="00A12A04" w:rsidP="00FF18C2">
            <w:pPr>
              <w:rPr>
                <w:rFonts w:cstheme="minorHAnsi"/>
                <w:bCs/>
              </w:rPr>
            </w:pPr>
          </w:p>
        </w:tc>
      </w:tr>
      <w:tr w:rsidR="00A12A04" w:rsidRPr="00246C65" w14:paraId="2B45004C" w14:textId="77777777" w:rsidTr="00832144">
        <w:tc>
          <w:tcPr>
            <w:tcW w:w="1007" w:type="dxa"/>
          </w:tcPr>
          <w:p w14:paraId="452B4899" w14:textId="25E2B091" w:rsidR="00A12A04" w:rsidRPr="00246C65" w:rsidRDefault="00A12A04" w:rsidP="004125B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3.</w:t>
            </w:r>
          </w:p>
        </w:tc>
        <w:tc>
          <w:tcPr>
            <w:tcW w:w="1515" w:type="dxa"/>
          </w:tcPr>
          <w:p w14:paraId="288CE24F" w14:textId="378DFACE" w:rsidR="00A12A04" w:rsidRPr="00246C65" w:rsidRDefault="003C59D1" w:rsidP="004125BC">
            <w:p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Waltham Minor roads</w:t>
            </w:r>
          </w:p>
        </w:tc>
        <w:tc>
          <w:tcPr>
            <w:tcW w:w="988" w:type="dxa"/>
            <w:shd w:val="clear" w:color="auto" w:fill="B4C6E7" w:themeFill="accent1" w:themeFillTint="66"/>
          </w:tcPr>
          <w:p w14:paraId="35F81474" w14:textId="77777777" w:rsidR="00A12A04" w:rsidRPr="00246C65" w:rsidRDefault="00A12A04" w:rsidP="004125BC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3402" w:type="dxa"/>
          </w:tcPr>
          <w:p w14:paraId="4237529E" w14:textId="77777777" w:rsidR="00A12A04" w:rsidRDefault="003C59D1" w:rsidP="00D11D9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Cs/>
                <w:iCs/>
              </w:rPr>
            </w:pPr>
            <w:r w:rsidRPr="00D11D95">
              <w:rPr>
                <w:rFonts w:cstheme="minorHAnsi"/>
                <w:bCs/>
                <w:iCs/>
              </w:rPr>
              <w:t>Dangerous road conditions during snow and ice</w:t>
            </w:r>
            <w:r w:rsidR="00D11D95" w:rsidRPr="00D11D95">
              <w:rPr>
                <w:rFonts w:cstheme="minorHAnsi"/>
                <w:bCs/>
                <w:iCs/>
              </w:rPr>
              <w:t>.</w:t>
            </w:r>
          </w:p>
          <w:p w14:paraId="45228B04" w14:textId="77777777" w:rsidR="00D11D95" w:rsidRDefault="00D11D95" w:rsidP="00D11D9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Problems finding local </w:t>
            </w:r>
            <w:proofErr w:type="gramStart"/>
            <w:r>
              <w:rPr>
                <w:rFonts w:cstheme="minorHAnsi"/>
                <w:bCs/>
                <w:iCs/>
              </w:rPr>
              <w:t>contractor</w:t>
            </w:r>
            <w:proofErr w:type="gramEnd"/>
          </w:p>
          <w:p w14:paraId="056E3F21" w14:textId="77777777" w:rsidR="00832144" w:rsidRDefault="00832144" w:rsidP="00832144">
            <w:pPr>
              <w:rPr>
                <w:rFonts w:cstheme="minorHAnsi"/>
                <w:bCs/>
                <w:iCs/>
              </w:rPr>
            </w:pPr>
          </w:p>
          <w:p w14:paraId="395440AD" w14:textId="77777777" w:rsidR="00832144" w:rsidRDefault="00832144" w:rsidP="00832144">
            <w:pPr>
              <w:rPr>
                <w:rFonts w:cstheme="minorHAnsi"/>
                <w:bCs/>
                <w:iCs/>
              </w:rPr>
            </w:pPr>
          </w:p>
          <w:p w14:paraId="3104543B" w14:textId="77777777" w:rsidR="00832144" w:rsidRDefault="00832144" w:rsidP="00832144">
            <w:pPr>
              <w:rPr>
                <w:rFonts w:cstheme="minorHAnsi"/>
                <w:bCs/>
                <w:iCs/>
              </w:rPr>
            </w:pPr>
          </w:p>
          <w:p w14:paraId="02022EA0" w14:textId="77777777" w:rsidR="00832144" w:rsidRDefault="00832144" w:rsidP="00832144">
            <w:pPr>
              <w:rPr>
                <w:rFonts w:cstheme="minorHAnsi"/>
                <w:bCs/>
                <w:iCs/>
              </w:rPr>
            </w:pPr>
          </w:p>
          <w:p w14:paraId="6CC5061D" w14:textId="77777777" w:rsidR="00832144" w:rsidRDefault="00832144" w:rsidP="00832144">
            <w:pPr>
              <w:rPr>
                <w:rFonts w:cstheme="minorHAnsi"/>
                <w:bCs/>
                <w:iCs/>
              </w:rPr>
            </w:pPr>
          </w:p>
          <w:p w14:paraId="3FD2CA8A" w14:textId="4E17D6D2" w:rsidR="00832144" w:rsidRPr="00832144" w:rsidRDefault="00832144" w:rsidP="00832144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2692C359" w14:textId="325E8B24" w:rsidR="00A12A04" w:rsidRDefault="003C59D1" w:rsidP="00D11D9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Cs/>
                <w:iCs/>
              </w:rPr>
            </w:pPr>
            <w:r w:rsidRPr="00D11D95">
              <w:rPr>
                <w:rFonts w:cstheme="minorHAnsi"/>
                <w:bCs/>
                <w:iCs/>
              </w:rPr>
              <w:t xml:space="preserve">Increased </w:t>
            </w:r>
            <w:r w:rsidR="00D11D95" w:rsidRPr="00D11D95">
              <w:rPr>
                <w:rFonts w:cstheme="minorHAnsi"/>
                <w:bCs/>
                <w:iCs/>
              </w:rPr>
              <w:t xml:space="preserve">financial </w:t>
            </w:r>
            <w:r w:rsidRPr="00D11D95">
              <w:rPr>
                <w:rFonts w:cstheme="minorHAnsi"/>
                <w:bCs/>
                <w:iCs/>
              </w:rPr>
              <w:t>support for adverse weather Policy</w:t>
            </w:r>
            <w:r w:rsidR="00983BF6">
              <w:rPr>
                <w:rFonts w:cstheme="minorHAnsi"/>
                <w:bCs/>
                <w:iCs/>
              </w:rPr>
              <w:t>*</w:t>
            </w:r>
          </w:p>
          <w:p w14:paraId="21674B10" w14:textId="77777777" w:rsidR="00D11D95" w:rsidRDefault="00D11D95" w:rsidP="00D11D9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Establish location for salt </w:t>
            </w:r>
            <w:proofErr w:type="gramStart"/>
            <w:r>
              <w:rPr>
                <w:rFonts w:cstheme="minorHAnsi"/>
                <w:bCs/>
                <w:iCs/>
              </w:rPr>
              <w:t>supplies</w:t>
            </w:r>
            <w:proofErr w:type="gramEnd"/>
          </w:p>
          <w:p w14:paraId="53FBF6C7" w14:textId="77777777" w:rsidR="00D11D95" w:rsidRDefault="00D11D95" w:rsidP="00D11D95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Explore potential for joint arrangement with KCC </w:t>
            </w:r>
            <w:proofErr w:type="gramStart"/>
            <w:r>
              <w:rPr>
                <w:rFonts w:cstheme="minorHAnsi"/>
                <w:bCs/>
                <w:iCs/>
              </w:rPr>
              <w:t>contractor</w:t>
            </w:r>
            <w:proofErr w:type="gramEnd"/>
          </w:p>
          <w:p w14:paraId="79F96BC3" w14:textId="77777777" w:rsidR="00D11D95" w:rsidRDefault="00D11D95" w:rsidP="00D11D95">
            <w:pPr>
              <w:pStyle w:val="ListParagraph"/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(</w:t>
            </w:r>
            <w:r w:rsidR="00983BF6">
              <w:rPr>
                <w:rFonts w:cstheme="minorHAnsi"/>
                <w:bCs/>
                <w:iCs/>
              </w:rPr>
              <w:t>*</w:t>
            </w:r>
            <w:r w:rsidR="00111BDD">
              <w:rPr>
                <w:rFonts w:cstheme="minorHAnsi"/>
                <w:bCs/>
                <w:iCs/>
              </w:rPr>
              <w:t xml:space="preserve">£3,000 </w:t>
            </w:r>
            <w:r w:rsidR="00983BF6">
              <w:rPr>
                <w:rFonts w:cstheme="minorHAnsi"/>
                <w:bCs/>
                <w:iCs/>
              </w:rPr>
              <w:t xml:space="preserve">Revenue </w:t>
            </w:r>
            <w:r w:rsidR="00111BDD">
              <w:rPr>
                <w:rFonts w:cstheme="minorHAnsi"/>
                <w:bCs/>
                <w:iCs/>
              </w:rPr>
              <w:t>contingency sum</w:t>
            </w:r>
            <w:r w:rsidR="00983BF6">
              <w:rPr>
                <w:rFonts w:cstheme="minorHAnsi"/>
                <w:bCs/>
                <w:iCs/>
              </w:rPr>
              <w:t xml:space="preserve"> available</w:t>
            </w:r>
            <w:r w:rsidR="001C2001">
              <w:rPr>
                <w:rFonts w:cstheme="minorHAnsi"/>
                <w:bCs/>
                <w:iCs/>
              </w:rPr>
              <w:t xml:space="preserve"> 2023/24</w:t>
            </w:r>
            <w:r w:rsidR="00832144">
              <w:rPr>
                <w:rFonts w:cstheme="minorHAnsi"/>
                <w:bCs/>
                <w:iCs/>
              </w:rPr>
              <w:t>)</w:t>
            </w:r>
          </w:p>
          <w:p w14:paraId="14B0E1CF" w14:textId="2400DF96" w:rsidR="001C2001" w:rsidRPr="00D11D95" w:rsidRDefault="001C2001" w:rsidP="00D11D95">
            <w:pPr>
              <w:pStyle w:val="ListParagraph"/>
              <w:rPr>
                <w:rFonts w:cstheme="minorHAnsi"/>
                <w:bCs/>
                <w:iCs/>
              </w:rPr>
            </w:pPr>
          </w:p>
        </w:tc>
        <w:tc>
          <w:tcPr>
            <w:tcW w:w="5583" w:type="dxa"/>
            <w:shd w:val="clear" w:color="auto" w:fill="B4C6E7" w:themeFill="accent1" w:themeFillTint="66"/>
          </w:tcPr>
          <w:p w14:paraId="60D37539" w14:textId="77777777" w:rsidR="00A12A04" w:rsidRPr="00246C65" w:rsidRDefault="00A12A04" w:rsidP="00FF18C2">
            <w:pPr>
              <w:rPr>
                <w:rFonts w:cstheme="minorHAnsi"/>
                <w:bCs/>
              </w:rPr>
            </w:pPr>
          </w:p>
        </w:tc>
      </w:tr>
      <w:tr w:rsidR="00A12A04" w:rsidRPr="00246C65" w14:paraId="5F55850E" w14:textId="77777777" w:rsidTr="00832144">
        <w:tc>
          <w:tcPr>
            <w:tcW w:w="1007" w:type="dxa"/>
          </w:tcPr>
          <w:p w14:paraId="440193F4" w14:textId="7EDA6411" w:rsidR="00A12A04" w:rsidRPr="00246C65" w:rsidRDefault="00A12A04" w:rsidP="004125B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4.</w:t>
            </w:r>
          </w:p>
        </w:tc>
        <w:tc>
          <w:tcPr>
            <w:tcW w:w="1515" w:type="dxa"/>
          </w:tcPr>
          <w:p w14:paraId="0B95C2A3" w14:textId="687E074A" w:rsidR="00A12A04" w:rsidRPr="00246C65" w:rsidRDefault="00111BDD" w:rsidP="004125BC">
            <w:p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Waltham minor roads</w:t>
            </w:r>
          </w:p>
        </w:tc>
        <w:tc>
          <w:tcPr>
            <w:tcW w:w="988" w:type="dxa"/>
            <w:shd w:val="clear" w:color="auto" w:fill="B4C6E7" w:themeFill="accent1" w:themeFillTint="66"/>
          </w:tcPr>
          <w:p w14:paraId="63CC39BE" w14:textId="77777777" w:rsidR="00A12A04" w:rsidRPr="00246C65" w:rsidRDefault="00A12A04" w:rsidP="004125BC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3402" w:type="dxa"/>
          </w:tcPr>
          <w:p w14:paraId="0B58AAF4" w14:textId="20E8DBE7" w:rsidR="00A12A04" w:rsidRPr="00246C65" w:rsidRDefault="00832144" w:rsidP="004125BC">
            <w:p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HGV’s accessing business premises located on </w:t>
            </w:r>
            <w:r w:rsidR="001C2001">
              <w:rPr>
                <w:rFonts w:cstheme="minorHAnsi"/>
                <w:bCs/>
                <w:iCs/>
              </w:rPr>
              <w:t>hazardous single pass roads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3A30DE8" w14:textId="489A6628" w:rsidR="00A12A04" w:rsidRPr="00246C65" w:rsidRDefault="00832144" w:rsidP="004125BC">
            <w:p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 xml:space="preserve">Investigate potential </w:t>
            </w:r>
            <w:r w:rsidR="00745B5B">
              <w:rPr>
                <w:rFonts w:cstheme="minorHAnsi"/>
                <w:bCs/>
                <w:iCs/>
              </w:rPr>
              <w:t>use of Lorry Watch Scheme</w:t>
            </w:r>
          </w:p>
        </w:tc>
        <w:tc>
          <w:tcPr>
            <w:tcW w:w="5583" w:type="dxa"/>
            <w:shd w:val="clear" w:color="auto" w:fill="B4C6E7" w:themeFill="accent1" w:themeFillTint="66"/>
          </w:tcPr>
          <w:p w14:paraId="01597120" w14:textId="77777777" w:rsidR="00A12A04" w:rsidRPr="00246C65" w:rsidRDefault="00A12A04" w:rsidP="00FF18C2">
            <w:pPr>
              <w:rPr>
                <w:rFonts w:cstheme="minorHAnsi"/>
                <w:bCs/>
              </w:rPr>
            </w:pPr>
          </w:p>
        </w:tc>
      </w:tr>
      <w:tr w:rsidR="00A12A04" w:rsidRPr="00246C65" w14:paraId="3F1F0DCE" w14:textId="77777777" w:rsidTr="004263C9">
        <w:tc>
          <w:tcPr>
            <w:tcW w:w="1007" w:type="dxa"/>
          </w:tcPr>
          <w:p w14:paraId="4306FFB9" w14:textId="310F0CD1" w:rsidR="00A12A04" w:rsidRPr="00246C65" w:rsidRDefault="00A12A04" w:rsidP="004125B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5.</w:t>
            </w:r>
          </w:p>
        </w:tc>
        <w:tc>
          <w:tcPr>
            <w:tcW w:w="1515" w:type="dxa"/>
          </w:tcPr>
          <w:p w14:paraId="7E8D2F73" w14:textId="77777777" w:rsidR="00A12A04" w:rsidRPr="00246C65" w:rsidRDefault="00A12A04" w:rsidP="004125BC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988" w:type="dxa"/>
            <w:shd w:val="clear" w:color="auto" w:fill="B4C6E7" w:themeFill="accent1" w:themeFillTint="66"/>
          </w:tcPr>
          <w:p w14:paraId="46E6B722" w14:textId="77777777" w:rsidR="00A12A04" w:rsidRPr="00246C65" w:rsidRDefault="00A12A04" w:rsidP="004125BC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3402" w:type="dxa"/>
          </w:tcPr>
          <w:p w14:paraId="0962476A" w14:textId="2CD01C9E" w:rsidR="00A12A04" w:rsidRPr="00246C65" w:rsidRDefault="00A12A04" w:rsidP="004125BC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3119" w:type="dxa"/>
          </w:tcPr>
          <w:p w14:paraId="1A5A7212" w14:textId="77777777" w:rsidR="00A12A04" w:rsidRPr="00246C65" w:rsidRDefault="00A12A04" w:rsidP="004125BC">
            <w:pPr>
              <w:rPr>
                <w:rFonts w:cstheme="minorHAnsi"/>
                <w:bCs/>
                <w:iCs/>
              </w:rPr>
            </w:pPr>
          </w:p>
        </w:tc>
        <w:tc>
          <w:tcPr>
            <w:tcW w:w="5583" w:type="dxa"/>
            <w:shd w:val="clear" w:color="auto" w:fill="B4C6E7" w:themeFill="accent1" w:themeFillTint="66"/>
          </w:tcPr>
          <w:p w14:paraId="1AD6D7BC" w14:textId="77777777" w:rsidR="00A12A04" w:rsidRPr="00246C65" w:rsidRDefault="00A12A04" w:rsidP="00FF18C2">
            <w:pPr>
              <w:rPr>
                <w:rFonts w:cstheme="minorHAnsi"/>
                <w:bCs/>
              </w:rPr>
            </w:pPr>
          </w:p>
        </w:tc>
      </w:tr>
      <w:bookmarkEnd w:id="0"/>
    </w:tbl>
    <w:p w14:paraId="3F16D8F7" w14:textId="77777777" w:rsidR="00796453" w:rsidRDefault="00796453" w:rsidP="00764D8C">
      <w:pPr>
        <w:rPr>
          <w:rFonts w:cstheme="minorHAnsi"/>
        </w:rPr>
      </w:pPr>
    </w:p>
    <w:p w14:paraId="70088422" w14:textId="77777777" w:rsidR="00796453" w:rsidRDefault="00796453" w:rsidP="00764D8C">
      <w:pPr>
        <w:rPr>
          <w:rFonts w:ascii="Arial" w:hAnsi="Arial" w:cs="Arial"/>
          <w:b/>
          <w:bCs/>
          <w:sz w:val="24"/>
          <w:szCs w:val="24"/>
        </w:rPr>
      </w:pPr>
    </w:p>
    <w:p w14:paraId="2AA2FDED" w14:textId="6A8E4C0D" w:rsidR="00D1706C" w:rsidRPr="00796453" w:rsidRDefault="00661D8B" w:rsidP="00764D8C">
      <w:pPr>
        <w:rPr>
          <w:rFonts w:cstheme="minorHAnsi"/>
        </w:rPr>
      </w:pPr>
      <w:r w:rsidRPr="004125BC">
        <w:rPr>
          <w:rFonts w:ascii="Arial" w:hAnsi="Arial" w:cs="Arial"/>
          <w:b/>
          <w:bCs/>
          <w:sz w:val="24"/>
          <w:szCs w:val="24"/>
        </w:rPr>
        <w:t>Historical Priorities Record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6"/>
        <w:gridCol w:w="2136"/>
        <w:gridCol w:w="1447"/>
        <w:gridCol w:w="2693"/>
        <w:gridCol w:w="3544"/>
        <w:gridCol w:w="5158"/>
      </w:tblGrid>
      <w:tr w:rsidR="00A12A04" w:rsidRPr="00246C65" w14:paraId="72266D8D" w14:textId="77777777" w:rsidTr="00A12A04">
        <w:tc>
          <w:tcPr>
            <w:tcW w:w="636" w:type="dxa"/>
            <w:shd w:val="clear" w:color="auto" w:fill="D9D9D9" w:themeFill="background1" w:themeFillShade="D9"/>
          </w:tcPr>
          <w:p w14:paraId="49F423F2" w14:textId="77777777" w:rsidR="00A12A04" w:rsidRPr="00246C65" w:rsidRDefault="00A12A04" w:rsidP="000F6D52">
            <w:pPr>
              <w:jc w:val="both"/>
              <w:rPr>
                <w:rFonts w:cstheme="minorHAnsi"/>
                <w:b/>
                <w:bCs/>
              </w:rPr>
            </w:pPr>
            <w:r w:rsidRPr="00246C65">
              <w:rPr>
                <w:rFonts w:cstheme="minorHAnsi"/>
                <w:b/>
                <w:bCs/>
              </w:rPr>
              <w:t>No</w:t>
            </w:r>
          </w:p>
        </w:tc>
        <w:tc>
          <w:tcPr>
            <w:tcW w:w="2136" w:type="dxa"/>
            <w:shd w:val="clear" w:color="auto" w:fill="D9D9D9" w:themeFill="background1" w:themeFillShade="D9"/>
          </w:tcPr>
          <w:p w14:paraId="3613D341" w14:textId="77777777" w:rsidR="00A12A04" w:rsidRPr="00246C65" w:rsidRDefault="00A12A04" w:rsidP="000F6D52">
            <w:pPr>
              <w:jc w:val="both"/>
              <w:rPr>
                <w:rFonts w:cstheme="minorHAnsi"/>
                <w:b/>
              </w:rPr>
            </w:pPr>
            <w:r w:rsidRPr="00246C65">
              <w:rPr>
                <w:rFonts w:cstheme="minorHAnsi"/>
                <w:b/>
              </w:rPr>
              <w:t>Location</w:t>
            </w:r>
          </w:p>
          <w:p w14:paraId="319C445F" w14:textId="77777777" w:rsidR="00A12A04" w:rsidRPr="00246C65" w:rsidRDefault="00A12A04" w:rsidP="000F6D52">
            <w:pPr>
              <w:jc w:val="both"/>
              <w:rPr>
                <w:rFonts w:cstheme="minorHAnsi"/>
                <w:b/>
              </w:rPr>
            </w:pPr>
          </w:p>
        </w:tc>
        <w:tc>
          <w:tcPr>
            <w:tcW w:w="1447" w:type="dxa"/>
            <w:shd w:val="clear" w:color="auto" w:fill="D9D9D9" w:themeFill="background1" w:themeFillShade="D9"/>
          </w:tcPr>
          <w:p w14:paraId="60227086" w14:textId="3A6357EE" w:rsidR="00A12A04" w:rsidRPr="00246C65" w:rsidRDefault="00A12A04" w:rsidP="000F6D52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USRN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2F7CF98" w14:textId="5E00CF6D" w:rsidR="00A12A04" w:rsidRPr="00246C65" w:rsidRDefault="00A12A04" w:rsidP="000F6D52">
            <w:pPr>
              <w:rPr>
                <w:rFonts w:cstheme="minorHAnsi"/>
                <w:b/>
              </w:rPr>
            </w:pPr>
            <w:r w:rsidRPr="00246C65">
              <w:rPr>
                <w:rFonts w:cstheme="minorHAnsi"/>
                <w:b/>
              </w:rPr>
              <w:t>Problem/Concern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07E3E751" w14:textId="77777777" w:rsidR="00A12A04" w:rsidRPr="00246C65" w:rsidRDefault="00A12A04" w:rsidP="00A12A04">
            <w:pPr>
              <w:rPr>
                <w:rFonts w:cstheme="minorHAnsi"/>
                <w:b/>
              </w:rPr>
            </w:pPr>
            <w:r w:rsidRPr="00246C65">
              <w:rPr>
                <w:rFonts w:cstheme="minorHAnsi"/>
                <w:b/>
              </w:rPr>
              <w:t>What do you feel are the potential solutions?</w:t>
            </w:r>
          </w:p>
        </w:tc>
        <w:tc>
          <w:tcPr>
            <w:tcW w:w="5158" w:type="dxa"/>
            <w:shd w:val="clear" w:color="auto" w:fill="D9D9D9" w:themeFill="background1" w:themeFillShade="D9"/>
          </w:tcPr>
          <w:p w14:paraId="4D2DD3E2" w14:textId="77777777" w:rsidR="00A12A04" w:rsidRPr="00246C65" w:rsidRDefault="00A12A04" w:rsidP="000F6D52">
            <w:pPr>
              <w:jc w:val="both"/>
              <w:rPr>
                <w:rFonts w:cstheme="minorHAnsi"/>
                <w:b/>
              </w:rPr>
            </w:pPr>
            <w:r w:rsidRPr="00246C65">
              <w:rPr>
                <w:rFonts w:cstheme="minorHAnsi"/>
                <w:b/>
              </w:rPr>
              <w:t>KCC Comments</w:t>
            </w:r>
          </w:p>
        </w:tc>
      </w:tr>
      <w:tr w:rsidR="00A12A04" w:rsidRPr="00246C65" w14:paraId="0B56EE4E" w14:textId="77777777" w:rsidTr="00A12A04">
        <w:tc>
          <w:tcPr>
            <w:tcW w:w="636" w:type="dxa"/>
            <w:shd w:val="clear" w:color="auto" w:fill="D9D9D9" w:themeFill="background1" w:themeFillShade="D9"/>
          </w:tcPr>
          <w:p w14:paraId="547EADDA" w14:textId="296B6C1E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  <w:tc>
          <w:tcPr>
            <w:tcW w:w="2136" w:type="dxa"/>
            <w:shd w:val="clear" w:color="auto" w:fill="D9D9D9" w:themeFill="background1" w:themeFillShade="D9"/>
          </w:tcPr>
          <w:p w14:paraId="2B453F4C" w14:textId="191F8B99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  <w:tc>
          <w:tcPr>
            <w:tcW w:w="1447" w:type="dxa"/>
            <w:shd w:val="clear" w:color="auto" w:fill="D9D9D9" w:themeFill="background1" w:themeFillShade="D9"/>
          </w:tcPr>
          <w:p w14:paraId="50C64A41" w14:textId="77777777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15395117" w14:textId="24439C0C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14:paraId="40D135FB" w14:textId="07A08E1F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  <w:tc>
          <w:tcPr>
            <w:tcW w:w="5158" w:type="dxa"/>
            <w:shd w:val="clear" w:color="auto" w:fill="D9D9D9" w:themeFill="background1" w:themeFillShade="D9"/>
          </w:tcPr>
          <w:p w14:paraId="5C56DC86" w14:textId="567E00B4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</w:tr>
      <w:tr w:rsidR="00A12A04" w:rsidRPr="00246C65" w14:paraId="7F61AE2A" w14:textId="77777777" w:rsidTr="00A12A04">
        <w:tc>
          <w:tcPr>
            <w:tcW w:w="636" w:type="dxa"/>
            <w:shd w:val="clear" w:color="auto" w:fill="D9D9D9" w:themeFill="background1" w:themeFillShade="D9"/>
          </w:tcPr>
          <w:p w14:paraId="4D4F8CA4" w14:textId="77777777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  <w:tc>
          <w:tcPr>
            <w:tcW w:w="2136" w:type="dxa"/>
            <w:shd w:val="clear" w:color="auto" w:fill="D9D9D9" w:themeFill="background1" w:themeFillShade="D9"/>
          </w:tcPr>
          <w:p w14:paraId="7FD34B83" w14:textId="5F9C5FA3" w:rsidR="00A12A04" w:rsidRPr="004A1ACF" w:rsidRDefault="00A12A04" w:rsidP="00EC1724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D9D9D9" w:themeFill="background1" w:themeFillShade="D9"/>
          </w:tcPr>
          <w:p w14:paraId="561FE581" w14:textId="77777777" w:rsidR="00A12A04" w:rsidRPr="00182D02" w:rsidRDefault="00A12A04" w:rsidP="00EC1724">
            <w:pPr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6804DBEB" w14:textId="621B8DE8" w:rsidR="00A12A04" w:rsidRPr="00182D02" w:rsidRDefault="00A12A04" w:rsidP="00EC1724">
            <w:pPr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14:paraId="1D75C5FA" w14:textId="77777777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  <w:tc>
          <w:tcPr>
            <w:tcW w:w="5158" w:type="dxa"/>
            <w:shd w:val="clear" w:color="auto" w:fill="D9D9D9" w:themeFill="background1" w:themeFillShade="D9"/>
          </w:tcPr>
          <w:p w14:paraId="4A38C81C" w14:textId="77777777" w:rsidR="00A12A04" w:rsidRDefault="00A12A04" w:rsidP="00FF18C2">
            <w:pPr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A12A04" w:rsidRPr="00246C65" w14:paraId="1E49A86D" w14:textId="77777777" w:rsidTr="00A12A04">
        <w:tc>
          <w:tcPr>
            <w:tcW w:w="636" w:type="dxa"/>
            <w:shd w:val="clear" w:color="auto" w:fill="D9D9D9" w:themeFill="background1" w:themeFillShade="D9"/>
          </w:tcPr>
          <w:p w14:paraId="67DC807D" w14:textId="77777777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  <w:tc>
          <w:tcPr>
            <w:tcW w:w="2136" w:type="dxa"/>
            <w:shd w:val="clear" w:color="auto" w:fill="D9D9D9" w:themeFill="background1" w:themeFillShade="D9"/>
          </w:tcPr>
          <w:p w14:paraId="113A2EA7" w14:textId="0D0DEBB3" w:rsidR="00A12A04" w:rsidRPr="004A1ACF" w:rsidRDefault="00A12A04" w:rsidP="00EC1724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47" w:type="dxa"/>
            <w:shd w:val="clear" w:color="auto" w:fill="D9D9D9" w:themeFill="background1" w:themeFillShade="D9"/>
          </w:tcPr>
          <w:p w14:paraId="4696C239" w14:textId="77777777" w:rsidR="00A12A04" w:rsidRPr="00182D02" w:rsidRDefault="00A12A04" w:rsidP="00FF18C2">
            <w:pPr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001C7E16" w14:textId="20B4791B" w:rsidR="00A12A04" w:rsidRPr="00182D02" w:rsidRDefault="00A12A04" w:rsidP="00FF18C2">
            <w:pPr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14:paraId="601DB50F" w14:textId="77777777" w:rsidR="00A12A04" w:rsidRPr="00246C65" w:rsidRDefault="00A12A04" w:rsidP="00EC1724">
            <w:pPr>
              <w:jc w:val="both"/>
              <w:rPr>
                <w:rFonts w:cstheme="minorHAnsi"/>
              </w:rPr>
            </w:pPr>
          </w:p>
        </w:tc>
        <w:tc>
          <w:tcPr>
            <w:tcW w:w="5158" w:type="dxa"/>
            <w:shd w:val="clear" w:color="auto" w:fill="D9D9D9" w:themeFill="background1" w:themeFillShade="D9"/>
          </w:tcPr>
          <w:p w14:paraId="6EB7DA96" w14:textId="77777777" w:rsidR="00A12A04" w:rsidRDefault="00A12A04" w:rsidP="00FF18C2">
            <w:pPr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</w:tc>
      </w:tr>
    </w:tbl>
    <w:p w14:paraId="2100CFD9" w14:textId="77777777" w:rsidR="00D1706C" w:rsidRPr="00246C65" w:rsidRDefault="00D1706C" w:rsidP="00764D8C">
      <w:pPr>
        <w:rPr>
          <w:rFonts w:cstheme="minorHAnsi"/>
        </w:rPr>
      </w:pPr>
    </w:p>
    <w:p w14:paraId="3732836F" w14:textId="77777777" w:rsidR="00262A2F" w:rsidRPr="00246C65" w:rsidRDefault="00262A2F" w:rsidP="00262A2F">
      <w:pPr>
        <w:rPr>
          <w:rFonts w:cstheme="minorHAnsi"/>
        </w:rPr>
      </w:pPr>
    </w:p>
    <w:p w14:paraId="27E91DBB" w14:textId="77777777" w:rsidR="00186C5D" w:rsidRPr="00246C65" w:rsidRDefault="00186C5D" w:rsidP="00186C5D">
      <w:pPr>
        <w:tabs>
          <w:tab w:val="left" w:pos="3465"/>
        </w:tabs>
        <w:rPr>
          <w:rFonts w:cstheme="minorHAnsi"/>
        </w:rPr>
      </w:pPr>
    </w:p>
    <w:sectPr w:rsidR="00186C5D" w:rsidRPr="00246C65" w:rsidSect="008975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3C1FD" w14:textId="77777777" w:rsidR="00C631EE" w:rsidRDefault="00C631EE" w:rsidP="006354D8">
      <w:pPr>
        <w:spacing w:after="0"/>
      </w:pPr>
      <w:r>
        <w:separator/>
      </w:r>
    </w:p>
  </w:endnote>
  <w:endnote w:type="continuationSeparator" w:id="0">
    <w:p w14:paraId="21DE8487" w14:textId="77777777" w:rsidR="00C631EE" w:rsidRDefault="00C631EE" w:rsidP="006354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D099" w14:textId="77777777" w:rsidR="00745B5B" w:rsidRDefault="00745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3B0A8" w14:textId="77777777" w:rsidR="00745B5B" w:rsidRDefault="00745B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8CA40" w14:textId="2D5FBA9F" w:rsidR="0072411F" w:rsidRDefault="0089753E" w:rsidP="0089753E">
    <w:pPr>
      <w:pStyle w:val="Footer"/>
      <w:shd w:val="clear" w:color="auto" w:fill="FFFFFF" w:themeFill="background1"/>
      <w:rPr>
        <w:rFonts w:ascii="Arial" w:hAnsi="Arial" w:cs="Arial"/>
        <w:i/>
        <w:iCs/>
      </w:rPr>
    </w:pPr>
    <w:r w:rsidRPr="0089753E">
      <w:rPr>
        <w:rFonts w:ascii="Arial" w:hAnsi="Arial" w:cs="Arial"/>
        <w:i/>
        <w:iCs/>
      </w:rPr>
      <w:t>Please Note:</w:t>
    </w:r>
    <w:r w:rsidR="00246C65">
      <w:rPr>
        <w:rFonts w:ascii="Arial" w:hAnsi="Arial" w:cs="Arial"/>
        <w:i/>
        <w:iCs/>
      </w:rPr>
      <w:t xml:space="preserve"> </w:t>
    </w:r>
    <w:r w:rsidRPr="0089753E">
      <w:rPr>
        <w:rFonts w:ascii="Arial" w:hAnsi="Arial" w:cs="Arial"/>
        <w:i/>
        <w:iCs/>
      </w:rPr>
      <w:t xml:space="preserve">Highway Improvement Plans will only be accepted if they are in this prescribed template format. </w:t>
    </w:r>
    <w:r w:rsidRPr="00C7043F">
      <w:rPr>
        <w:rFonts w:ascii="Arial" w:hAnsi="Arial" w:cs="Arial"/>
        <w:b/>
        <w:bCs/>
        <w:i/>
        <w:iCs/>
      </w:rPr>
      <w:t>PLEASE DO NOT ALTER IN ANY WAY</w:t>
    </w:r>
    <w:r w:rsidRPr="0089753E">
      <w:rPr>
        <w:rFonts w:ascii="Arial" w:hAnsi="Arial" w:cs="Arial"/>
        <w:i/>
        <w:iCs/>
      </w:rPr>
      <w:t xml:space="preserve">.  Whilst this is intended to be a living document for your Parish Council, KCC can only make resources available to review your HIP annually – </w:t>
    </w:r>
  </w:p>
  <w:p w14:paraId="12600562" w14:textId="5091D32A" w:rsidR="0089753E" w:rsidRPr="00C7043F" w:rsidRDefault="004136E5" w:rsidP="00246C65">
    <w:pPr>
      <w:pStyle w:val="Footer"/>
      <w:shd w:val="clear" w:color="auto" w:fill="FFFFFF" w:themeFill="background1"/>
      <w:jc w:val="center"/>
      <w:rPr>
        <w:rFonts w:ascii="Arial" w:hAnsi="Arial" w:cs="Arial"/>
        <w:b/>
        <w:bCs/>
        <w:i/>
        <w:iCs/>
      </w:rPr>
    </w:pPr>
    <w:r w:rsidRPr="00C90C56">
      <w:rPr>
        <w:rFonts w:ascii="Arial" w:hAnsi="Arial" w:cs="Arial"/>
        <w:b/>
        <w:bCs/>
        <w:i/>
        <w:iCs/>
      </w:rPr>
      <w:t>WPC</w:t>
    </w:r>
    <w:r w:rsidR="00246C65" w:rsidRPr="00C90C56">
      <w:rPr>
        <w:rFonts w:ascii="Arial" w:hAnsi="Arial" w:cs="Arial"/>
        <w:b/>
        <w:bCs/>
        <w:i/>
        <w:iCs/>
      </w:rPr>
      <w:t>s</w:t>
    </w:r>
    <w:r w:rsidR="00246C65">
      <w:rPr>
        <w:rFonts w:ascii="Arial" w:hAnsi="Arial" w:cs="Arial"/>
        <w:b/>
        <w:bCs/>
        <w:i/>
        <w:iCs/>
      </w:rPr>
      <w:t xml:space="preserve"> </w:t>
    </w:r>
    <w:r w:rsidR="0089753E" w:rsidRPr="00C7043F">
      <w:rPr>
        <w:rFonts w:ascii="Arial" w:hAnsi="Arial" w:cs="Arial"/>
        <w:b/>
        <w:bCs/>
        <w:i/>
        <w:iCs/>
      </w:rPr>
      <w:t xml:space="preserve">review is on or after </w:t>
    </w:r>
    <w:r>
      <w:rPr>
        <w:rFonts w:ascii="Arial" w:hAnsi="Arial" w:cs="Arial"/>
        <w:b/>
        <w:bCs/>
        <w:i/>
        <w:iCs/>
      </w:rPr>
      <w:t>October</w:t>
    </w:r>
    <w:r w:rsidR="0089753E" w:rsidRPr="00C7043F">
      <w:rPr>
        <w:rFonts w:ascii="Arial" w:hAnsi="Arial" w:cs="Arial"/>
        <w:b/>
        <w:bCs/>
        <w:i/>
        <w:iCs/>
      </w:rPr>
      <w:t xml:space="preserve"> each year.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FD526" w14:textId="77777777" w:rsidR="00C631EE" w:rsidRDefault="00C631EE" w:rsidP="006354D8">
      <w:pPr>
        <w:spacing w:after="0"/>
      </w:pPr>
      <w:r>
        <w:separator/>
      </w:r>
    </w:p>
  </w:footnote>
  <w:footnote w:type="continuationSeparator" w:id="0">
    <w:p w14:paraId="4974B259" w14:textId="77777777" w:rsidR="00C631EE" w:rsidRDefault="00C631EE" w:rsidP="006354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04836" w14:textId="77777777" w:rsidR="00745B5B" w:rsidRDefault="00745B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2FD65" w14:textId="77777777" w:rsidR="0089753E" w:rsidRDefault="004915B2" w:rsidP="008F43C6">
    <w:pPr>
      <w:pStyle w:val="Header"/>
      <w:jc w:val="center"/>
      <w:rPr>
        <w:rFonts w:ascii="Arial" w:hAnsi="Arial" w:cs="Arial"/>
        <w:b/>
        <w:bCs/>
        <w:sz w:val="24"/>
        <w:szCs w:val="24"/>
      </w:rPr>
    </w:pPr>
    <w:r w:rsidRPr="004915B2">
      <w:rPr>
        <w:rFonts w:ascii="Arial" w:hAnsi="Arial" w:cs="Arial"/>
        <w:b/>
        <w:bCs/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 wp14:anchorId="32DC774B" wp14:editId="7E0B6AB1">
          <wp:simplePos x="0" y="0"/>
          <wp:positionH relativeFrom="column">
            <wp:posOffset>-152400</wp:posOffset>
          </wp:positionH>
          <wp:positionV relativeFrom="paragraph">
            <wp:posOffset>0</wp:posOffset>
          </wp:positionV>
          <wp:extent cx="895350" cy="89535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15B2">
      <w:rPr>
        <w:rFonts w:ascii="Arial" w:hAnsi="Arial" w:cs="Arial"/>
        <w:b/>
        <w:bCs/>
        <w:sz w:val="24"/>
        <w:szCs w:val="24"/>
      </w:rPr>
      <w:t xml:space="preserve"> </w:t>
    </w:r>
  </w:p>
  <w:p w14:paraId="0E1F981D" w14:textId="77777777" w:rsidR="0089753E" w:rsidRDefault="0089753E" w:rsidP="008F43C6">
    <w:pPr>
      <w:pStyle w:val="Header"/>
      <w:jc w:val="center"/>
      <w:rPr>
        <w:rFonts w:ascii="Arial" w:hAnsi="Arial" w:cs="Arial"/>
        <w:b/>
        <w:bCs/>
        <w:sz w:val="24"/>
        <w:szCs w:val="24"/>
      </w:rPr>
    </w:pPr>
  </w:p>
  <w:p w14:paraId="76A50AED" w14:textId="6F7B6B7F" w:rsidR="004915B2" w:rsidRPr="00CA52C8" w:rsidRDefault="00FF18C2" w:rsidP="008F43C6">
    <w:pPr>
      <w:pStyle w:val="Header"/>
      <w:jc w:val="center"/>
      <w:rPr>
        <w:rFonts w:ascii="Arial" w:hAnsi="Arial" w:cs="Arial"/>
        <w:b/>
        <w:bCs/>
        <w:sz w:val="28"/>
        <w:szCs w:val="28"/>
      </w:rPr>
    </w:pPr>
    <w:r>
      <w:rPr>
        <w:rFonts w:ascii="Arial" w:hAnsi="Arial" w:cs="Arial"/>
        <w:b/>
        <w:bCs/>
        <w:sz w:val="28"/>
        <w:szCs w:val="28"/>
      </w:rPr>
      <w:t>Highway Improvements</w:t>
    </w:r>
    <w:r w:rsidRPr="00CA52C8">
      <w:rPr>
        <w:rFonts w:ascii="Arial" w:hAnsi="Arial" w:cs="Arial"/>
        <w:b/>
        <w:bCs/>
        <w:sz w:val="28"/>
        <w:szCs w:val="28"/>
      </w:rPr>
      <w:t xml:space="preserve"> Team </w:t>
    </w:r>
    <w:r w:rsidR="004915B2" w:rsidRPr="00CA52C8">
      <w:rPr>
        <w:rFonts w:ascii="Arial" w:hAnsi="Arial" w:cs="Arial"/>
        <w:b/>
        <w:bCs/>
        <w:sz w:val="28"/>
        <w:szCs w:val="28"/>
      </w:rPr>
      <w:t xml:space="preserve">working in Partnership with </w:t>
    </w:r>
    <w:r w:rsidR="00AF3647">
      <w:rPr>
        <w:rFonts w:ascii="Arial" w:hAnsi="Arial" w:cs="Arial"/>
        <w:b/>
        <w:bCs/>
        <w:sz w:val="28"/>
        <w:szCs w:val="28"/>
      </w:rPr>
      <w:t xml:space="preserve">Waltham </w:t>
    </w:r>
    <w:r w:rsidR="00472DDE">
      <w:rPr>
        <w:rFonts w:ascii="Arial" w:hAnsi="Arial" w:cs="Arial"/>
        <w:b/>
        <w:bCs/>
        <w:sz w:val="28"/>
        <w:szCs w:val="28"/>
      </w:rPr>
      <w:t xml:space="preserve"> Parish</w:t>
    </w:r>
    <w:r w:rsidR="006354D8" w:rsidRPr="00CA52C8">
      <w:rPr>
        <w:rFonts w:ascii="Arial" w:hAnsi="Arial" w:cs="Arial"/>
        <w:b/>
        <w:bCs/>
        <w:sz w:val="28"/>
        <w:szCs w:val="28"/>
      </w:rPr>
      <w:t xml:space="preserve"> Council</w:t>
    </w:r>
  </w:p>
  <w:p w14:paraId="34A12028" w14:textId="77777777" w:rsidR="008F43C6" w:rsidRPr="00CA52C8" w:rsidRDefault="006354D8" w:rsidP="008F43C6">
    <w:pPr>
      <w:pStyle w:val="Header"/>
      <w:jc w:val="center"/>
      <w:rPr>
        <w:rFonts w:ascii="Arial" w:hAnsi="Arial" w:cs="Arial"/>
        <w:b/>
        <w:bCs/>
        <w:sz w:val="28"/>
        <w:szCs w:val="28"/>
      </w:rPr>
    </w:pPr>
    <w:r w:rsidRPr="00CA52C8">
      <w:rPr>
        <w:rFonts w:ascii="Arial" w:hAnsi="Arial" w:cs="Arial"/>
        <w:b/>
        <w:bCs/>
        <w:sz w:val="28"/>
        <w:szCs w:val="28"/>
      </w:rPr>
      <w:t>Highway Improvement Plan</w:t>
    </w:r>
  </w:p>
  <w:p w14:paraId="7A34E281" w14:textId="77777777" w:rsidR="006354D8" w:rsidRDefault="00635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394F5" w14:textId="7CF6D03A" w:rsidR="0089753E" w:rsidRDefault="0089753E" w:rsidP="0089753E">
    <w:pPr>
      <w:pStyle w:val="Header"/>
      <w:jc w:val="center"/>
      <w:rPr>
        <w:rFonts w:ascii="Arial" w:hAnsi="Arial" w:cs="Arial"/>
        <w:b/>
        <w:bCs/>
        <w:sz w:val="24"/>
        <w:szCs w:val="24"/>
      </w:rPr>
    </w:pPr>
    <w:r w:rsidRPr="004915B2">
      <w:rPr>
        <w:rFonts w:ascii="Arial" w:hAnsi="Arial" w:cs="Arial"/>
        <w:b/>
        <w:bCs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5993C4B6" wp14:editId="13E4BA90">
          <wp:simplePos x="0" y="0"/>
          <wp:positionH relativeFrom="column">
            <wp:posOffset>-104775</wp:posOffset>
          </wp:positionH>
          <wp:positionV relativeFrom="paragraph">
            <wp:posOffset>83820</wp:posOffset>
          </wp:positionV>
          <wp:extent cx="895350" cy="895350"/>
          <wp:effectExtent l="0" t="0" r="0" b="0"/>
          <wp:wrapNone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15B2">
      <w:rPr>
        <w:rFonts w:ascii="Arial" w:hAnsi="Arial" w:cs="Arial"/>
        <w:b/>
        <w:bCs/>
        <w:sz w:val="24"/>
        <w:szCs w:val="24"/>
      </w:rPr>
      <w:t xml:space="preserve"> </w:t>
    </w:r>
  </w:p>
  <w:p w14:paraId="31242209" w14:textId="1D54C00E" w:rsidR="0089753E" w:rsidRDefault="0089753E" w:rsidP="0089753E">
    <w:pPr>
      <w:pStyle w:val="Header"/>
      <w:jc w:val="center"/>
      <w:rPr>
        <w:rFonts w:ascii="Arial" w:hAnsi="Arial" w:cs="Arial"/>
        <w:b/>
        <w:bCs/>
        <w:sz w:val="24"/>
        <w:szCs w:val="24"/>
      </w:rPr>
    </w:pPr>
  </w:p>
  <w:p w14:paraId="1B2E76EB" w14:textId="3639FD33" w:rsidR="0089753E" w:rsidRPr="00CA52C8" w:rsidRDefault="004125BC" w:rsidP="0089753E">
    <w:pPr>
      <w:pStyle w:val="Header"/>
      <w:jc w:val="center"/>
      <w:rPr>
        <w:rFonts w:ascii="Arial" w:hAnsi="Arial" w:cs="Arial"/>
        <w:b/>
        <w:bCs/>
        <w:sz w:val="28"/>
        <w:szCs w:val="28"/>
      </w:rPr>
    </w:pPr>
    <w:r>
      <w:rPr>
        <w:rFonts w:ascii="Arial" w:hAnsi="Arial" w:cs="Arial"/>
        <w:b/>
        <w:bCs/>
        <w:sz w:val="28"/>
        <w:szCs w:val="28"/>
      </w:rPr>
      <w:t>Highway Improvements</w:t>
    </w:r>
    <w:r w:rsidR="0089753E" w:rsidRPr="00CA52C8">
      <w:rPr>
        <w:rFonts w:ascii="Arial" w:hAnsi="Arial" w:cs="Arial"/>
        <w:b/>
        <w:bCs/>
        <w:sz w:val="28"/>
        <w:szCs w:val="28"/>
      </w:rPr>
      <w:t xml:space="preserve"> Team working in Partnership with</w:t>
    </w:r>
    <w:r w:rsidR="00472DDE">
      <w:rPr>
        <w:rFonts w:ascii="Arial" w:hAnsi="Arial" w:cs="Arial"/>
        <w:b/>
        <w:bCs/>
        <w:sz w:val="28"/>
        <w:szCs w:val="28"/>
      </w:rPr>
      <w:t xml:space="preserve"> </w:t>
    </w:r>
    <w:r w:rsidR="00C90C56">
      <w:rPr>
        <w:rFonts w:ascii="Arial" w:hAnsi="Arial" w:cs="Arial"/>
        <w:b/>
        <w:bCs/>
        <w:sz w:val="28"/>
        <w:szCs w:val="28"/>
      </w:rPr>
      <w:t>Waltham</w:t>
    </w:r>
    <w:r w:rsidR="0089753E" w:rsidRPr="00CA52C8">
      <w:rPr>
        <w:rFonts w:ascii="Arial" w:hAnsi="Arial" w:cs="Arial"/>
        <w:b/>
        <w:bCs/>
        <w:sz w:val="28"/>
        <w:szCs w:val="28"/>
      </w:rPr>
      <w:t xml:space="preserve"> Parish Council</w:t>
    </w:r>
    <w:r w:rsidR="00C90C56">
      <w:rPr>
        <w:rFonts w:ascii="Arial" w:hAnsi="Arial" w:cs="Arial"/>
        <w:b/>
        <w:bCs/>
        <w:sz w:val="28"/>
        <w:szCs w:val="28"/>
      </w:rPr>
      <w:t xml:space="preserve"> (WPC)</w:t>
    </w:r>
  </w:p>
  <w:p w14:paraId="6094DEF3" w14:textId="149D98AD" w:rsidR="0089753E" w:rsidRPr="00CA52C8" w:rsidRDefault="0089753E" w:rsidP="0089753E">
    <w:pPr>
      <w:pStyle w:val="Header"/>
      <w:jc w:val="center"/>
      <w:rPr>
        <w:rFonts w:ascii="Arial" w:hAnsi="Arial" w:cs="Arial"/>
        <w:b/>
        <w:bCs/>
        <w:sz w:val="28"/>
        <w:szCs w:val="28"/>
      </w:rPr>
    </w:pPr>
    <w:r w:rsidRPr="00CA52C8">
      <w:rPr>
        <w:rFonts w:ascii="Arial" w:hAnsi="Arial" w:cs="Arial"/>
        <w:b/>
        <w:bCs/>
        <w:sz w:val="28"/>
        <w:szCs w:val="28"/>
      </w:rPr>
      <w:t>Highway Improvement Plan</w:t>
    </w:r>
  </w:p>
  <w:p w14:paraId="4A39F85A" w14:textId="259951B5" w:rsidR="0089753E" w:rsidRDefault="0089753E" w:rsidP="0089753E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Submission Date</w:t>
    </w:r>
    <w:r w:rsidRPr="004125BC">
      <w:rPr>
        <w:rFonts w:ascii="Arial" w:hAnsi="Arial" w:cs="Arial"/>
        <w:b/>
        <w:sz w:val="24"/>
        <w:szCs w:val="24"/>
      </w:rPr>
      <w:t xml:space="preserve">: </w:t>
    </w:r>
    <w:r w:rsidR="005F3B46">
      <w:rPr>
        <w:rFonts w:ascii="Arial" w:hAnsi="Arial" w:cs="Arial"/>
        <w:b/>
        <w:sz w:val="24"/>
        <w:szCs w:val="24"/>
      </w:rPr>
      <w:t xml:space="preserve">November </w:t>
    </w:r>
    <w:r w:rsidR="00745B5B" w:rsidRPr="00796453">
      <w:rPr>
        <w:rFonts w:ascii="Arial" w:hAnsi="Arial" w:cs="Arial"/>
        <w:b/>
        <w:sz w:val="24"/>
        <w:szCs w:val="24"/>
      </w:rPr>
      <w:t xml:space="preserve"> </w:t>
    </w:r>
    <w:r w:rsidR="00543000" w:rsidRPr="00796453">
      <w:rPr>
        <w:rFonts w:ascii="Arial" w:hAnsi="Arial" w:cs="Arial"/>
        <w:b/>
        <w:sz w:val="24"/>
        <w:szCs w:val="24"/>
      </w:rPr>
      <w:t>202</w:t>
    </w:r>
    <w:r w:rsidR="00C90C56" w:rsidRPr="00796453">
      <w:rPr>
        <w:rFonts w:ascii="Arial" w:hAnsi="Arial" w:cs="Arial"/>
        <w:b/>
        <w:sz w:val="24"/>
        <w:szCs w:val="24"/>
      </w:rPr>
      <w:t>3</w:t>
    </w:r>
  </w:p>
  <w:p w14:paraId="2CF97A00" w14:textId="77777777" w:rsidR="0089753E" w:rsidRDefault="0089753E" w:rsidP="0089753E">
    <w:pPr>
      <w:pStyle w:val="Header"/>
      <w:jc w:val="right"/>
      <w:rPr>
        <w:rFonts w:ascii="Arial" w:hAnsi="Arial" w:cs="Arial"/>
        <w:b/>
        <w:sz w:val="24"/>
        <w:szCs w:val="24"/>
      </w:rPr>
    </w:pPr>
  </w:p>
  <w:p w14:paraId="79CA1BA7" w14:textId="77777777" w:rsidR="0089753E" w:rsidRPr="006354D8" w:rsidRDefault="0089753E" w:rsidP="0089753E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(Please remember that the HIP is for new initiatives/measures/schemes in your community – it is NOT to be used as a maintenance log, as these MUST be logged using the online reporting tool </w:t>
    </w:r>
    <w:r w:rsidRPr="004B0333">
      <w:rPr>
        <w:rFonts w:ascii="Arial" w:hAnsi="Arial" w:cs="Arial"/>
        <w:b/>
        <w:sz w:val="24"/>
        <w:szCs w:val="24"/>
      </w:rPr>
      <w:t xml:space="preserve">via this link </w:t>
    </w:r>
    <w:hyperlink r:id="rId2" w:history="1">
      <w:r w:rsidRPr="004B0333">
        <w:rPr>
          <w:rStyle w:val="Hyperlink"/>
          <w:rFonts w:ascii="Arial" w:hAnsi="Arial" w:cs="Arial"/>
          <w:b/>
          <w:sz w:val="24"/>
          <w:szCs w:val="24"/>
        </w:rPr>
        <w:t>https://www.kent.gov.uk/roads-and-travel/report-a-problem</w:t>
      </w:r>
    </w:hyperlink>
    <w:r>
      <w:rPr>
        <w:rFonts w:ascii="Arial" w:hAnsi="Arial" w:cs="Arial"/>
        <w:b/>
        <w:sz w:val="24"/>
        <w:szCs w:val="24"/>
      </w:rPr>
      <w:t xml:space="preserve"> )</w:t>
    </w:r>
  </w:p>
  <w:p w14:paraId="44AFD417" w14:textId="77777777" w:rsidR="0089753E" w:rsidRDefault="008975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57616"/>
    <w:multiLevelType w:val="hybridMultilevel"/>
    <w:tmpl w:val="130C29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58B7"/>
    <w:multiLevelType w:val="hybridMultilevel"/>
    <w:tmpl w:val="D66A2A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A3F3C"/>
    <w:multiLevelType w:val="hybridMultilevel"/>
    <w:tmpl w:val="F4FACB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C007C"/>
    <w:multiLevelType w:val="hybridMultilevel"/>
    <w:tmpl w:val="DA4890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61A2D"/>
    <w:multiLevelType w:val="hybridMultilevel"/>
    <w:tmpl w:val="095C8C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6671"/>
    <w:multiLevelType w:val="hybridMultilevel"/>
    <w:tmpl w:val="77F8C544"/>
    <w:lvl w:ilvl="0" w:tplc="65003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6A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662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DAC0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2CA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000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528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4C1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687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FE737EC"/>
    <w:multiLevelType w:val="hybridMultilevel"/>
    <w:tmpl w:val="DA4890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699">
    <w:abstractNumId w:val="2"/>
  </w:num>
  <w:num w:numId="2" w16cid:durableId="1666088869">
    <w:abstractNumId w:val="6"/>
  </w:num>
  <w:num w:numId="3" w16cid:durableId="1092749694">
    <w:abstractNumId w:val="3"/>
  </w:num>
  <w:num w:numId="4" w16cid:durableId="660500875">
    <w:abstractNumId w:val="5"/>
  </w:num>
  <w:num w:numId="5" w16cid:durableId="1745565263">
    <w:abstractNumId w:val="0"/>
  </w:num>
  <w:num w:numId="6" w16cid:durableId="256058763">
    <w:abstractNumId w:val="4"/>
  </w:num>
  <w:num w:numId="7" w16cid:durableId="897328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7418"/>
    <w:rsid w:val="0002306C"/>
    <w:rsid w:val="00043631"/>
    <w:rsid w:val="0009370B"/>
    <w:rsid w:val="000B7C55"/>
    <w:rsid w:val="000C5931"/>
    <w:rsid w:val="000F049D"/>
    <w:rsid w:val="00111BDD"/>
    <w:rsid w:val="00137E10"/>
    <w:rsid w:val="001631CA"/>
    <w:rsid w:val="001773D4"/>
    <w:rsid w:val="00186C5D"/>
    <w:rsid w:val="001C2001"/>
    <w:rsid w:val="001C3C16"/>
    <w:rsid w:val="00217BED"/>
    <w:rsid w:val="00233F7E"/>
    <w:rsid w:val="00246C65"/>
    <w:rsid w:val="00262A2F"/>
    <w:rsid w:val="002706E5"/>
    <w:rsid w:val="002F1FEF"/>
    <w:rsid w:val="003354FA"/>
    <w:rsid w:val="00347592"/>
    <w:rsid w:val="003902A4"/>
    <w:rsid w:val="003904DF"/>
    <w:rsid w:val="00391950"/>
    <w:rsid w:val="00391DA8"/>
    <w:rsid w:val="003A346E"/>
    <w:rsid w:val="003C59D1"/>
    <w:rsid w:val="004125BC"/>
    <w:rsid w:val="004136E5"/>
    <w:rsid w:val="004263C9"/>
    <w:rsid w:val="00472DDE"/>
    <w:rsid w:val="004915B2"/>
    <w:rsid w:val="004B0333"/>
    <w:rsid w:val="00504A60"/>
    <w:rsid w:val="00543000"/>
    <w:rsid w:val="00553803"/>
    <w:rsid w:val="005A3377"/>
    <w:rsid w:val="005D0FD9"/>
    <w:rsid w:val="005F3B46"/>
    <w:rsid w:val="005F7D7A"/>
    <w:rsid w:val="00612FAE"/>
    <w:rsid w:val="00616FDF"/>
    <w:rsid w:val="00633A38"/>
    <w:rsid w:val="006354D8"/>
    <w:rsid w:val="00640AA5"/>
    <w:rsid w:val="006458D3"/>
    <w:rsid w:val="006609D9"/>
    <w:rsid w:val="00661D8B"/>
    <w:rsid w:val="0066311B"/>
    <w:rsid w:val="006724A0"/>
    <w:rsid w:val="00680371"/>
    <w:rsid w:val="00694729"/>
    <w:rsid w:val="006D2B29"/>
    <w:rsid w:val="006E746D"/>
    <w:rsid w:val="00700248"/>
    <w:rsid w:val="00705FEC"/>
    <w:rsid w:val="0072411F"/>
    <w:rsid w:val="00745B5B"/>
    <w:rsid w:val="00746E59"/>
    <w:rsid w:val="00764D8C"/>
    <w:rsid w:val="007774AD"/>
    <w:rsid w:val="00796453"/>
    <w:rsid w:val="007B08EB"/>
    <w:rsid w:val="007E2518"/>
    <w:rsid w:val="00801528"/>
    <w:rsid w:val="00832144"/>
    <w:rsid w:val="00833EE5"/>
    <w:rsid w:val="00846423"/>
    <w:rsid w:val="00863D43"/>
    <w:rsid w:val="00865A49"/>
    <w:rsid w:val="0089753E"/>
    <w:rsid w:val="008F0DEF"/>
    <w:rsid w:val="008F43C6"/>
    <w:rsid w:val="00920BC2"/>
    <w:rsid w:val="009574C8"/>
    <w:rsid w:val="009764F7"/>
    <w:rsid w:val="00983BF6"/>
    <w:rsid w:val="009975DC"/>
    <w:rsid w:val="009A7418"/>
    <w:rsid w:val="009F0274"/>
    <w:rsid w:val="00A0233B"/>
    <w:rsid w:val="00A07AD1"/>
    <w:rsid w:val="00A11522"/>
    <w:rsid w:val="00A12A04"/>
    <w:rsid w:val="00A31F66"/>
    <w:rsid w:val="00A345C0"/>
    <w:rsid w:val="00A45529"/>
    <w:rsid w:val="00A54A36"/>
    <w:rsid w:val="00A6758C"/>
    <w:rsid w:val="00A80CA8"/>
    <w:rsid w:val="00AA44EE"/>
    <w:rsid w:val="00AC3C62"/>
    <w:rsid w:val="00AF3647"/>
    <w:rsid w:val="00B1726F"/>
    <w:rsid w:val="00B26BC6"/>
    <w:rsid w:val="00B3275A"/>
    <w:rsid w:val="00BB0B6F"/>
    <w:rsid w:val="00BE171E"/>
    <w:rsid w:val="00BF61DF"/>
    <w:rsid w:val="00C46523"/>
    <w:rsid w:val="00C631EE"/>
    <w:rsid w:val="00C7043F"/>
    <w:rsid w:val="00C90C56"/>
    <w:rsid w:val="00C96ABE"/>
    <w:rsid w:val="00CA52C8"/>
    <w:rsid w:val="00CD1048"/>
    <w:rsid w:val="00CF2FD1"/>
    <w:rsid w:val="00CF3389"/>
    <w:rsid w:val="00D11C5A"/>
    <w:rsid w:val="00D11D95"/>
    <w:rsid w:val="00D1706C"/>
    <w:rsid w:val="00D41CA2"/>
    <w:rsid w:val="00D4453E"/>
    <w:rsid w:val="00D47B91"/>
    <w:rsid w:val="00DA0B33"/>
    <w:rsid w:val="00DA7BA2"/>
    <w:rsid w:val="00DC03DA"/>
    <w:rsid w:val="00DC6AFB"/>
    <w:rsid w:val="00E23FC6"/>
    <w:rsid w:val="00E31532"/>
    <w:rsid w:val="00E4008B"/>
    <w:rsid w:val="00E44CD4"/>
    <w:rsid w:val="00E62D2E"/>
    <w:rsid w:val="00E82D83"/>
    <w:rsid w:val="00EC1724"/>
    <w:rsid w:val="00ED0CAE"/>
    <w:rsid w:val="00EE690D"/>
    <w:rsid w:val="00F01131"/>
    <w:rsid w:val="00F21537"/>
    <w:rsid w:val="00F33F48"/>
    <w:rsid w:val="00F82830"/>
    <w:rsid w:val="00FE0453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26F1A"/>
  <w15:docId w15:val="{B0992150-A1F3-4CDF-B16B-654BA72B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6AB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0B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54D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354D8"/>
  </w:style>
  <w:style w:type="paragraph" w:styleId="Footer">
    <w:name w:val="footer"/>
    <w:basedOn w:val="Normal"/>
    <w:link w:val="FooterChar"/>
    <w:uiPriority w:val="99"/>
    <w:unhideWhenUsed/>
    <w:rsid w:val="006354D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354D8"/>
  </w:style>
  <w:style w:type="paragraph" w:styleId="BalloonText">
    <w:name w:val="Balloon Text"/>
    <w:basedOn w:val="Normal"/>
    <w:link w:val="BalloonTextChar"/>
    <w:uiPriority w:val="99"/>
    <w:semiHidden/>
    <w:unhideWhenUsed/>
    <w:rsid w:val="006354D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4D8"/>
    <w:rPr>
      <w:rFonts w:ascii="Tahoma" w:hAnsi="Tahoma" w:cs="Tahoma"/>
      <w:sz w:val="16"/>
      <w:szCs w:val="16"/>
    </w:rPr>
  </w:style>
  <w:style w:type="character" w:customStyle="1" w:styleId="hgkelc">
    <w:name w:val="hgkelc"/>
    <w:basedOn w:val="DefaultParagraphFont"/>
    <w:rsid w:val="00661D8B"/>
  </w:style>
  <w:style w:type="character" w:styleId="Hyperlink">
    <w:name w:val="Hyperlink"/>
    <w:basedOn w:val="DefaultParagraphFont"/>
    <w:uiPriority w:val="99"/>
    <w:unhideWhenUsed/>
    <w:rsid w:val="004915B2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46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6E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6E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E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E5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A741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25B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Default">
    <w:name w:val="Default"/>
    <w:rsid w:val="004125BC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st.highwayimprovements@kent.gov.u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eur01.safelinks.protection.outlook.com/?url=https%3A%2F%2Fwww.kent.gov.uk%2Froads-and-travel%2Freport-a-problem&amp;data=04%7C01%7Cmichelle.matthews%40kent.gov.uk%7C8f5777e818a747b890eb08d8ccd7d04c%7C3253a20dc7354bfea8b73e6ab37f5f90%7C0%7C0%7C637484574569286803%7CUnknown%7CTWFpbGZsb3d8eyJWIjoiMC4wLjAwMDAiLCJQIjoiV2luMzIiLCJBTiI6Ik1haWwiLCJXVCI6Mn0%3D%7C1000&amp;sdata=bR7Tc4Fnh8uvgyPWLI3h16CQ6xusl6p4d1MSX3agfdw%3D&amp;reserved=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GT%20SPD\DocSys\Forms\HI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6ACD4-4F51-418A-A09B-F71F4FEF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HIP Template</Template>
  <TotalTime>4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 County Council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Hodges - GT HTW</dc:creator>
  <cp:lastModifiedBy>Tony McCord</cp:lastModifiedBy>
  <cp:revision>3</cp:revision>
  <dcterms:created xsi:type="dcterms:W3CDTF">2023-11-01T10:54:00Z</dcterms:created>
  <dcterms:modified xsi:type="dcterms:W3CDTF">2023-11-02T11:50:00Z</dcterms:modified>
</cp:coreProperties>
</file>